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535C6F" w14:textId="77777777" w:rsidR="00616EAA" w:rsidRPr="00616EAA" w:rsidRDefault="00616EAA" w:rsidP="00616EAA">
      <w:pPr>
        <w:pStyle w:val="a5"/>
        <w:rPr>
          <w:lang w:val="ru-RU"/>
        </w:rPr>
      </w:pPr>
      <w:bookmarkStart w:id="0" w:name="_Hlk51316848"/>
      <w:bookmarkEnd w:id="0"/>
      <w:r>
        <w:rPr>
          <w:lang w:val="ru-RU"/>
        </w:rPr>
        <w:t>Мобильная робототехника</w:t>
      </w:r>
    </w:p>
    <w:p w14:paraId="4E0DE730" w14:textId="77777777" w:rsidR="00616EAA" w:rsidRDefault="00616EAA" w:rsidP="00616EAA">
      <w:pPr>
        <w:pStyle w:val="ab"/>
        <w:rPr>
          <w:spacing w:val="0"/>
          <w:lang w:val="ru-RU"/>
        </w:rPr>
      </w:pPr>
      <w:r w:rsidRPr="00CA0363">
        <w:rPr>
          <w:spacing w:val="0"/>
          <w:lang w:val="ru-RU"/>
        </w:rPr>
        <w:t>Информация для конкурсантов</w:t>
      </w:r>
    </w:p>
    <w:p w14:paraId="530A0F68" w14:textId="051386BF" w:rsidR="00B90A2C" w:rsidRPr="00B90A2C" w:rsidRDefault="00B90A2C" w:rsidP="00B90A2C">
      <w:pPr>
        <w:rPr>
          <w:lang w:val="ru-RU"/>
        </w:rPr>
      </w:pPr>
      <w:r>
        <w:rPr>
          <w:lang w:val="ru-RU"/>
        </w:rPr>
        <w:t>Возрастная категория 14+</w:t>
      </w:r>
    </w:p>
    <w:p w14:paraId="066B069D" w14:textId="77777777" w:rsidR="00616EAA" w:rsidRPr="00616EAA" w:rsidRDefault="00616EAA" w:rsidP="00616EAA">
      <w:pPr>
        <w:rPr>
          <w:lang w:val="ru-RU"/>
        </w:rPr>
      </w:pPr>
    </w:p>
    <w:p w14:paraId="52E97745" w14:textId="77777777" w:rsidR="00616EAA" w:rsidRPr="00616EAA" w:rsidRDefault="00616EAA" w:rsidP="00616EAA">
      <w:pPr>
        <w:rPr>
          <w:lang w:val="ru-RU"/>
        </w:rPr>
      </w:pPr>
    </w:p>
    <w:p w14:paraId="619181C8" w14:textId="77777777" w:rsidR="00616EAA" w:rsidRPr="00616EAA" w:rsidRDefault="00616EAA" w:rsidP="00616EAA">
      <w:pPr>
        <w:rPr>
          <w:lang w:val="ru-RU"/>
        </w:rPr>
      </w:pPr>
    </w:p>
    <w:p w14:paraId="262CCF31" w14:textId="77777777" w:rsidR="00616EAA" w:rsidRPr="00616EAA" w:rsidRDefault="00616EAA" w:rsidP="00616EAA">
      <w:pPr>
        <w:rPr>
          <w:lang w:val="ru-RU"/>
        </w:rPr>
      </w:pPr>
    </w:p>
    <w:p w14:paraId="2015561B" w14:textId="77777777" w:rsidR="00616EAA" w:rsidRPr="00616EAA" w:rsidRDefault="00616EAA" w:rsidP="00616EAA">
      <w:pPr>
        <w:rPr>
          <w:lang w:val="ru-RU"/>
        </w:rPr>
      </w:pPr>
    </w:p>
    <w:p w14:paraId="6D951256" w14:textId="77777777" w:rsidR="00616EAA" w:rsidRPr="00616EAA" w:rsidRDefault="00616EAA" w:rsidP="00616EAA">
      <w:pPr>
        <w:rPr>
          <w:lang w:val="ru-RU"/>
        </w:rPr>
      </w:pPr>
    </w:p>
    <w:p w14:paraId="0AED66DB" w14:textId="77777777" w:rsidR="00616EAA" w:rsidRPr="00616EAA" w:rsidRDefault="00616EAA" w:rsidP="00616EAA">
      <w:pPr>
        <w:rPr>
          <w:lang w:val="ru-RU"/>
        </w:rPr>
      </w:pPr>
    </w:p>
    <w:p w14:paraId="508F8B8A" w14:textId="77777777" w:rsidR="00616EAA" w:rsidRPr="00616EAA" w:rsidRDefault="00616EAA" w:rsidP="00616EAA">
      <w:pPr>
        <w:rPr>
          <w:lang w:val="ru-RU"/>
        </w:rPr>
      </w:pPr>
    </w:p>
    <w:p w14:paraId="2DE91EE0" w14:textId="77777777" w:rsidR="00616EAA" w:rsidRPr="00616EAA" w:rsidRDefault="00616EAA" w:rsidP="00616EAA">
      <w:pPr>
        <w:rPr>
          <w:lang w:val="ru-RU"/>
        </w:rPr>
      </w:pPr>
    </w:p>
    <w:p w14:paraId="635246DF" w14:textId="77777777" w:rsidR="00616EAA" w:rsidRPr="00616EAA" w:rsidRDefault="00616EAA" w:rsidP="00616EAA">
      <w:pPr>
        <w:rPr>
          <w:lang w:val="ru-RU"/>
        </w:rPr>
      </w:pPr>
    </w:p>
    <w:p w14:paraId="6675CE7F" w14:textId="77777777" w:rsidR="00616EAA" w:rsidRPr="00616EAA" w:rsidRDefault="00616EAA" w:rsidP="00616EAA">
      <w:pPr>
        <w:rPr>
          <w:lang w:val="ru-RU"/>
        </w:rPr>
      </w:pPr>
    </w:p>
    <w:p w14:paraId="507FD725" w14:textId="77777777" w:rsidR="00616EAA" w:rsidRPr="00616EAA" w:rsidRDefault="00616EAA" w:rsidP="00616EAA">
      <w:pPr>
        <w:rPr>
          <w:lang w:val="ru-RU"/>
        </w:rPr>
      </w:pPr>
    </w:p>
    <w:p w14:paraId="536D8DB1" w14:textId="77777777" w:rsidR="00616EAA" w:rsidRPr="00616EAA" w:rsidRDefault="00616EAA" w:rsidP="00616EAA">
      <w:pPr>
        <w:rPr>
          <w:lang w:val="ru-RU"/>
        </w:rPr>
      </w:pPr>
    </w:p>
    <w:p w14:paraId="2CE1A4AE" w14:textId="77777777" w:rsidR="00616EAA" w:rsidRPr="00616EAA" w:rsidRDefault="00616EAA" w:rsidP="00616EAA">
      <w:pPr>
        <w:rPr>
          <w:lang w:val="ru-RU"/>
        </w:rPr>
      </w:pPr>
    </w:p>
    <w:p w14:paraId="677777D5" w14:textId="77777777" w:rsidR="00616EAA" w:rsidRPr="00616EAA" w:rsidRDefault="00616EAA" w:rsidP="00616EAA">
      <w:pPr>
        <w:rPr>
          <w:lang w:val="ru-RU"/>
        </w:rPr>
      </w:pPr>
    </w:p>
    <w:p w14:paraId="6D3D114D" w14:textId="77777777" w:rsidR="00616EAA" w:rsidRPr="00616EAA" w:rsidRDefault="00616EAA" w:rsidP="00616EAA">
      <w:pPr>
        <w:rPr>
          <w:lang w:val="ru-RU"/>
        </w:rPr>
      </w:pPr>
    </w:p>
    <w:p w14:paraId="5ACD9887" w14:textId="77777777" w:rsidR="00616EAA" w:rsidRPr="00616EAA" w:rsidRDefault="00616EAA" w:rsidP="00616EAA">
      <w:pPr>
        <w:rPr>
          <w:lang w:val="ru-RU"/>
        </w:rPr>
      </w:pPr>
    </w:p>
    <w:p w14:paraId="1C616011" w14:textId="77777777" w:rsidR="00616EAA" w:rsidRPr="005C66EF" w:rsidRDefault="00616EAA" w:rsidP="00616EAA">
      <w:pPr>
        <w:rPr>
          <w:lang w:val="ru-RU"/>
        </w:rPr>
      </w:pPr>
    </w:p>
    <w:p w14:paraId="5EAF2AAA" w14:textId="77777777" w:rsidR="00616EAA" w:rsidRPr="005C66EF" w:rsidRDefault="00616EAA" w:rsidP="00616EAA">
      <w:pPr>
        <w:rPr>
          <w:lang w:val="ru-RU"/>
        </w:rPr>
        <w:sectPr w:rsidR="00616EAA" w:rsidRPr="005C66EF" w:rsidSect="00616EAA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1985" w:right="1134" w:bottom="1985" w:left="1134" w:header="567" w:footer="567" w:gutter="0"/>
          <w:cols w:space="708"/>
          <w:titlePg/>
          <w:docGrid w:linePitch="360"/>
        </w:sectPr>
      </w:pPr>
    </w:p>
    <w:p w14:paraId="0104A855" w14:textId="77777777" w:rsidR="00616EAA" w:rsidRPr="005C66EF" w:rsidRDefault="00616EAA" w:rsidP="00616EAA">
      <w:pPr>
        <w:pStyle w:val="1"/>
        <w:ind w:left="851"/>
        <w:rPr>
          <w:lang w:val="ru-RU"/>
        </w:rPr>
      </w:pPr>
      <w:bookmarkStart w:id="1" w:name="_Toc386049842"/>
      <w:bookmarkStart w:id="2" w:name="_Toc386051102"/>
      <w:bookmarkStart w:id="3" w:name="_Toc386052079"/>
      <w:bookmarkStart w:id="4" w:name="_Toc528701826"/>
      <w:bookmarkStart w:id="5" w:name="_Toc529965508"/>
      <w:bookmarkStart w:id="6" w:name="_Toc530039024"/>
      <w:r>
        <w:rPr>
          <w:lang w:val="ru-RU"/>
        </w:rPr>
        <w:lastRenderedPageBreak/>
        <w:t>Содержание</w:t>
      </w:r>
      <w:bookmarkEnd w:id="1"/>
      <w:bookmarkEnd w:id="2"/>
      <w:bookmarkEnd w:id="3"/>
      <w:bookmarkEnd w:id="4"/>
      <w:bookmarkEnd w:id="5"/>
      <w:bookmarkEnd w:id="6"/>
    </w:p>
    <w:p w14:paraId="2ABA7FED" w14:textId="77777777" w:rsidR="00AA604F" w:rsidRPr="00423901" w:rsidRDefault="002A2D5B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r w:rsidRPr="00423901">
        <w:fldChar w:fldCharType="begin"/>
      </w:r>
      <w:r w:rsidR="00616EAA" w:rsidRPr="00423901">
        <w:instrText xml:space="preserve"> TOC \o "1-3" \h \z \u </w:instrText>
      </w:r>
      <w:r w:rsidRPr="00423901">
        <w:fldChar w:fldCharType="separate"/>
      </w:r>
      <w:hyperlink w:anchor="_Toc530039024" w:history="1">
        <w:r w:rsidR="00AA604F" w:rsidRPr="00423901">
          <w:rPr>
            <w:rStyle w:val="af2"/>
            <w:color w:val="auto"/>
            <w:lang w:val="ru-RU"/>
          </w:rPr>
          <w:t>Содержание</w:t>
        </w:r>
        <w:r w:rsidR="00AA604F" w:rsidRPr="00423901">
          <w:rPr>
            <w:webHidden/>
          </w:rPr>
          <w:tab/>
        </w:r>
        <w:r w:rsidR="00AA604F" w:rsidRPr="00423901">
          <w:rPr>
            <w:webHidden/>
          </w:rPr>
          <w:fldChar w:fldCharType="begin"/>
        </w:r>
        <w:r w:rsidR="00AA604F" w:rsidRPr="00423901">
          <w:rPr>
            <w:webHidden/>
          </w:rPr>
          <w:instrText xml:space="preserve"> PAGEREF _Toc530039024 \h </w:instrText>
        </w:r>
        <w:r w:rsidR="00AA604F" w:rsidRPr="00423901">
          <w:rPr>
            <w:webHidden/>
          </w:rPr>
        </w:r>
        <w:r w:rsidR="00AA604F" w:rsidRPr="00423901">
          <w:rPr>
            <w:webHidden/>
          </w:rPr>
          <w:fldChar w:fldCharType="separate"/>
        </w:r>
        <w:r w:rsidR="00FB0611" w:rsidRPr="00423901">
          <w:rPr>
            <w:webHidden/>
          </w:rPr>
          <w:t>2</w:t>
        </w:r>
        <w:r w:rsidR="00AA604F" w:rsidRPr="00423901">
          <w:rPr>
            <w:webHidden/>
          </w:rPr>
          <w:fldChar w:fldCharType="end"/>
        </w:r>
      </w:hyperlink>
    </w:p>
    <w:p w14:paraId="4FCA5FAB" w14:textId="77777777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25" w:history="1">
        <w:r w:rsidR="00AA604F" w:rsidRPr="00423901">
          <w:rPr>
            <w:rStyle w:val="af2"/>
            <w:color w:val="auto"/>
          </w:rPr>
          <w:t>1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AA604F" w:rsidRPr="00423901">
          <w:rPr>
            <w:rStyle w:val="af2"/>
            <w:color w:val="auto"/>
            <w:lang w:val="ru-RU"/>
          </w:rPr>
          <w:t>ВВЕДЕНИЕ</w:t>
        </w:r>
        <w:r w:rsidR="00AA604F" w:rsidRPr="00423901">
          <w:rPr>
            <w:webHidden/>
          </w:rPr>
          <w:tab/>
        </w:r>
        <w:r w:rsidR="00AA604F" w:rsidRPr="00423901">
          <w:rPr>
            <w:webHidden/>
          </w:rPr>
          <w:fldChar w:fldCharType="begin"/>
        </w:r>
        <w:r w:rsidR="00AA604F" w:rsidRPr="00423901">
          <w:rPr>
            <w:webHidden/>
          </w:rPr>
          <w:instrText xml:space="preserve"> PAGEREF _Toc530039025 \h </w:instrText>
        </w:r>
        <w:r w:rsidR="00AA604F" w:rsidRPr="00423901">
          <w:rPr>
            <w:webHidden/>
          </w:rPr>
        </w:r>
        <w:r w:rsidR="00AA604F" w:rsidRPr="00423901">
          <w:rPr>
            <w:webHidden/>
          </w:rPr>
          <w:fldChar w:fldCharType="separate"/>
        </w:r>
        <w:r w:rsidR="00FB0611" w:rsidRPr="00423901">
          <w:rPr>
            <w:webHidden/>
          </w:rPr>
          <w:t>3</w:t>
        </w:r>
        <w:r w:rsidR="00AA604F" w:rsidRPr="00423901">
          <w:rPr>
            <w:webHidden/>
          </w:rPr>
          <w:fldChar w:fldCharType="end"/>
        </w:r>
      </w:hyperlink>
    </w:p>
    <w:p w14:paraId="21C50DC9" w14:textId="0363DA2E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26" w:history="1">
        <w:r w:rsidR="00AA604F" w:rsidRPr="00423901">
          <w:rPr>
            <w:rStyle w:val="af2"/>
            <w:color w:val="auto"/>
            <w:lang w:val="ru-RU"/>
          </w:rPr>
          <w:t>2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886BC6" w:rsidRPr="00423901">
          <w:rPr>
            <w:rStyle w:val="af2"/>
            <w:color w:val="auto"/>
            <w:lang w:val="ru-RU"/>
          </w:rPr>
          <w:t>Описание элементов конкурсного задания</w:t>
        </w:r>
        <w:r w:rsidR="00AA604F" w:rsidRPr="00423901">
          <w:rPr>
            <w:webHidden/>
          </w:rPr>
          <w:tab/>
        </w:r>
        <w:r w:rsidR="00886BC6" w:rsidRPr="00423901">
          <w:rPr>
            <w:webHidden/>
            <w:lang w:val="ru-RU"/>
          </w:rPr>
          <w:t>5</w:t>
        </w:r>
      </w:hyperlink>
    </w:p>
    <w:p w14:paraId="1FAE8DF8" w14:textId="612304B8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27" w:history="1">
        <w:r w:rsidR="00AA604F" w:rsidRPr="00423901">
          <w:rPr>
            <w:rStyle w:val="af2"/>
            <w:color w:val="auto"/>
            <w:lang w:val="ru-RU"/>
          </w:rPr>
          <w:t>3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886BC6" w:rsidRPr="00423901">
          <w:rPr>
            <w:rStyle w:val="af2"/>
            <w:color w:val="auto"/>
            <w:lang w:val="ru-RU"/>
          </w:rPr>
          <w:t>Среда для ОЦЕНКИ выполнения конкурсных заданий чемпионата</w:t>
        </w:r>
        <w:r w:rsidR="00AA604F" w:rsidRPr="00423901">
          <w:rPr>
            <w:webHidden/>
          </w:rPr>
          <w:tab/>
        </w:r>
        <w:r w:rsidR="00886BC6" w:rsidRPr="00423901">
          <w:rPr>
            <w:webHidden/>
            <w:lang w:val="ru-RU"/>
          </w:rPr>
          <w:t>9</w:t>
        </w:r>
      </w:hyperlink>
    </w:p>
    <w:p w14:paraId="0689348B" w14:textId="41182420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28" w:history="1">
        <w:r w:rsidR="00AA604F" w:rsidRPr="00423901">
          <w:rPr>
            <w:rStyle w:val="af2"/>
            <w:color w:val="auto"/>
          </w:rPr>
          <w:t>4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886BC6" w:rsidRPr="00423901">
          <w:rPr>
            <w:rStyle w:val="af2"/>
            <w:color w:val="auto"/>
            <w:lang w:val="ru-RU"/>
          </w:rPr>
          <w:t>Компьютеры/инструменты, располагающиеся в конкурсном пространстве конкурсанта</w:t>
        </w:r>
        <w:r w:rsidR="00AA604F" w:rsidRPr="00423901">
          <w:rPr>
            <w:webHidden/>
          </w:rPr>
          <w:tab/>
        </w:r>
        <w:r w:rsidR="00AA604F" w:rsidRPr="00423901">
          <w:rPr>
            <w:webHidden/>
          </w:rPr>
          <w:fldChar w:fldCharType="begin"/>
        </w:r>
        <w:r w:rsidR="00AA604F" w:rsidRPr="00423901">
          <w:rPr>
            <w:webHidden/>
          </w:rPr>
          <w:instrText xml:space="preserve"> PAGEREF _Toc530039028 \h </w:instrText>
        </w:r>
        <w:r w:rsidR="00AA604F" w:rsidRPr="00423901">
          <w:rPr>
            <w:webHidden/>
          </w:rPr>
        </w:r>
        <w:r w:rsidR="00AA604F" w:rsidRPr="00423901">
          <w:rPr>
            <w:webHidden/>
          </w:rPr>
          <w:fldChar w:fldCharType="separate"/>
        </w:r>
        <w:r w:rsidR="00FB0611" w:rsidRPr="00423901">
          <w:rPr>
            <w:webHidden/>
          </w:rPr>
          <w:t>11</w:t>
        </w:r>
        <w:r w:rsidR="00AA604F" w:rsidRPr="00423901">
          <w:rPr>
            <w:webHidden/>
          </w:rPr>
          <w:fldChar w:fldCharType="end"/>
        </w:r>
      </w:hyperlink>
    </w:p>
    <w:p w14:paraId="58B17CFB" w14:textId="60755E45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29" w:history="1">
        <w:r w:rsidR="00AA604F" w:rsidRPr="00423901">
          <w:rPr>
            <w:rStyle w:val="af2"/>
            <w:color w:val="auto"/>
          </w:rPr>
          <w:t>5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886BC6" w:rsidRPr="00423901">
          <w:rPr>
            <w:rStyle w:val="af2"/>
            <w:color w:val="auto"/>
            <w:lang w:val="ru-RU"/>
          </w:rPr>
          <w:t>Форматы работы с роботом</w:t>
        </w:r>
        <w:r w:rsidR="00AA604F" w:rsidRPr="00423901">
          <w:rPr>
            <w:webHidden/>
          </w:rPr>
          <w:tab/>
        </w:r>
        <w:r w:rsidR="00AA604F" w:rsidRPr="00423901">
          <w:rPr>
            <w:webHidden/>
          </w:rPr>
          <w:fldChar w:fldCharType="begin"/>
        </w:r>
        <w:r w:rsidR="00AA604F" w:rsidRPr="00423901">
          <w:rPr>
            <w:webHidden/>
          </w:rPr>
          <w:instrText xml:space="preserve"> PAGEREF _Toc530039029 \h </w:instrText>
        </w:r>
        <w:r w:rsidR="00AA604F" w:rsidRPr="00423901">
          <w:rPr>
            <w:webHidden/>
          </w:rPr>
        </w:r>
        <w:r w:rsidR="00AA604F" w:rsidRPr="00423901">
          <w:rPr>
            <w:webHidden/>
          </w:rPr>
          <w:fldChar w:fldCharType="separate"/>
        </w:r>
        <w:r w:rsidR="00FB0611" w:rsidRPr="00423901">
          <w:rPr>
            <w:webHidden/>
          </w:rPr>
          <w:t>13</w:t>
        </w:r>
        <w:r w:rsidR="00AA604F" w:rsidRPr="00423901">
          <w:rPr>
            <w:webHidden/>
          </w:rPr>
          <w:fldChar w:fldCharType="end"/>
        </w:r>
      </w:hyperlink>
    </w:p>
    <w:p w14:paraId="2C1483C6" w14:textId="2CB5ADB0" w:rsidR="00AA604F" w:rsidRPr="00423901" w:rsidRDefault="00453460" w:rsidP="00725789">
      <w:pPr>
        <w:spacing w:line="240" w:lineRule="auto"/>
        <w:ind w:firstLine="709"/>
        <w:rPr>
          <w:b/>
          <w:caps/>
          <w:noProof/>
          <w:u w:val="single"/>
          <w:lang w:val="ru-RU"/>
        </w:rPr>
      </w:pPr>
      <w:hyperlink w:anchor="_Toc530039030" w:history="1">
        <w:r w:rsidR="00AA604F" w:rsidRPr="00423901">
          <w:rPr>
            <w:rStyle w:val="af2"/>
            <w:color w:val="auto"/>
            <w:lang w:val="ru-RU"/>
          </w:rPr>
          <w:t>6</w:t>
        </w:r>
        <w:r w:rsidR="00886BC6" w:rsidRPr="00423901">
          <w:rPr>
            <w:rStyle w:val="af2"/>
            <w:color w:val="auto"/>
            <w:lang w:val="ru-RU"/>
          </w:rPr>
          <w:t xml:space="preserve">     </w:t>
        </w:r>
        <w:r w:rsidR="00886BC6" w:rsidRPr="00423901">
          <w:rPr>
            <w:rStyle w:val="af2"/>
            <w:b/>
            <w:caps/>
            <w:noProof/>
            <w:color w:val="auto"/>
            <w:lang w:val="ru-RU"/>
          </w:rPr>
          <w:t>Описание выполнения конкурсных заданий модуля «С»……..…………………………..</w:t>
        </w:r>
        <w:r w:rsidR="00AA604F" w:rsidRPr="00423901">
          <w:rPr>
            <w:webHidden/>
          </w:rPr>
          <w:fldChar w:fldCharType="begin"/>
        </w:r>
        <w:r w:rsidR="00AA604F" w:rsidRPr="00423901">
          <w:rPr>
            <w:webHidden/>
          </w:rPr>
          <w:instrText xml:space="preserve"> PAGEREF _Toc530039030 \h </w:instrText>
        </w:r>
        <w:r w:rsidR="00AA604F" w:rsidRPr="00423901">
          <w:rPr>
            <w:webHidden/>
          </w:rPr>
        </w:r>
        <w:r w:rsidR="00AA604F" w:rsidRPr="00423901">
          <w:rPr>
            <w:webHidden/>
          </w:rPr>
          <w:fldChar w:fldCharType="separate"/>
        </w:r>
        <w:r w:rsidR="00FB0611" w:rsidRPr="00423901">
          <w:rPr>
            <w:webHidden/>
          </w:rPr>
          <w:t>14</w:t>
        </w:r>
        <w:r w:rsidR="00AA604F" w:rsidRPr="00423901">
          <w:rPr>
            <w:webHidden/>
          </w:rPr>
          <w:fldChar w:fldCharType="end"/>
        </w:r>
      </w:hyperlink>
    </w:p>
    <w:p w14:paraId="2A100D8F" w14:textId="57BADF22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31" w:history="1">
        <w:r w:rsidR="00AA604F" w:rsidRPr="00423901">
          <w:rPr>
            <w:rStyle w:val="af2"/>
            <w:color w:val="auto"/>
          </w:rPr>
          <w:t>7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ED211F" w:rsidRPr="00423901">
          <w:rPr>
            <w:rStyle w:val="af2"/>
            <w:color w:val="auto"/>
            <w:lang w:val="ru-RU"/>
          </w:rPr>
          <w:t>ОПИСАНИЕ ВЫПОЛНЕНИЯ КОНКУРСНЫХ ЗАДАНИЙ МОДУЛЯ «E»</w:t>
        </w:r>
        <w:r w:rsidR="00AA604F" w:rsidRPr="00423901">
          <w:rPr>
            <w:webHidden/>
          </w:rPr>
          <w:tab/>
        </w:r>
        <w:r w:rsidR="00ED211F" w:rsidRPr="00423901">
          <w:rPr>
            <w:webHidden/>
            <w:lang w:val="ru-RU"/>
          </w:rPr>
          <w:t>18</w:t>
        </w:r>
      </w:hyperlink>
    </w:p>
    <w:p w14:paraId="44E4FD7E" w14:textId="1E523D18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32" w:history="1">
        <w:r w:rsidR="00AA604F" w:rsidRPr="00423901">
          <w:rPr>
            <w:rStyle w:val="af2"/>
            <w:color w:val="auto"/>
            <w:lang w:val="ru-RU"/>
          </w:rPr>
          <w:t>8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ED211F" w:rsidRPr="00423901">
          <w:rPr>
            <w:rStyle w:val="af2"/>
            <w:color w:val="auto"/>
            <w:lang w:val="ru-RU"/>
          </w:rPr>
          <w:t>ОПИСАНИЕ ВЫПОЛНЕНИЯ КОНКУРСНЫХ ЗАДАНИЙ МОДУЛЯ «F»</w:t>
        </w:r>
        <w:r w:rsidR="00AA604F" w:rsidRPr="00423901">
          <w:rPr>
            <w:webHidden/>
          </w:rPr>
          <w:tab/>
        </w:r>
        <w:r w:rsidR="00423901" w:rsidRPr="00423901">
          <w:rPr>
            <w:webHidden/>
            <w:lang w:val="ru-RU"/>
          </w:rPr>
          <w:t>20</w:t>
        </w:r>
      </w:hyperlink>
    </w:p>
    <w:p w14:paraId="1FDD9CBF" w14:textId="57CF4EB7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33" w:history="1">
        <w:r w:rsidR="00AA604F" w:rsidRPr="00423901">
          <w:rPr>
            <w:rStyle w:val="af2"/>
            <w:color w:val="auto"/>
          </w:rPr>
          <w:t>9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423901" w:rsidRPr="00423901">
          <w:rPr>
            <w:rStyle w:val="af2"/>
            <w:color w:val="auto"/>
            <w:lang w:val="ru-RU"/>
          </w:rPr>
          <w:t>Оценка времени</w:t>
        </w:r>
        <w:r w:rsidR="00AA604F" w:rsidRPr="00423901">
          <w:rPr>
            <w:webHidden/>
          </w:rPr>
          <w:tab/>
        </w:r>
        <w:r w:rsidR="00423901" w:rsidRPr="00423901">
          <w:rPr>
            <w:webHidden/>
            <w:lang w:val="ru-RU"/>
          </w:rPr>
          <w:t>22</w:t>
        </w:r>
      </w:hyperlink>
    </w:p>
    <w:p w14:paraId="13D31A4A" w14:textId="77777777" w:rsidR="00AA604F" w:rsidRPr="00423901" w:rsidRDefault="00453460" w:rsidP="00725789">
      <w:pPr>
        <w:pStyle w:val="11"/>
        <w:spacing w:line="240" w:lineRule="auto"/>
        <w:rPr>
          <w:rFonts w:eastAsiaTheme="minorEastAsia"/>
          <w:b w:val="0"/>
          <w:caps w:val="0"/>
          <w:lang w:val="ru-RU" w:eastAsia="ru-RU"/>
        </w:rPr>
      </w:pPr>
      <w:hyperlink w:anchor="_Toc530039034" w:history="1">
        <w:r w:rsidR="00AA604F" w:rsidRPr="00423901">
          <w:rPr>
            <w:rStyle w:val="af2"/>
            <w:color w:val="auto"/>
          </w:rPr>
          <w:t>10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423901" w:rsidRPr="00423901">
          <w:rPr>
            <w:rStyle w:val="af2"/>
            <w:color w:val="auto"/>
            <w:lang w:val="ru-RU"/>
          </w:rPr>
          <w:t>Общая схема оценивания</w:t>
        </w:r>
        <w:r w:rsidR="00AA604F" w:rsidRPr="00423901">
          <w:rPr>
            <w:webHidden/>
          </w:rPr>
          <w:tab/>
        </w:r>
        <w:r w:rsidR="00423901" w:rsidRPr="00423901">
          <w:rPr>
            <w:webHidden/>
            <w:lang w:val="ru-RU"/>
          </w:rPr>
          <w:t>23</w:t>
        </w:r>
      </w:hyperlink>
    </w:p>
    <w:p w14:paraId="24A446A0" w14:textId="22D8A2E9" w:rsidR="00AA604F" w:rsidRDefault="00453460" w:rsidP="00725789">
      <w:pPr>
        <w:pStyle w:val="11"/>
        <w:spacing w:line="240" w:lineRule="auto"/>
        <w:rPr>
          <w:lang w:val="ru-RU"/>
        </w:rPr>
      </w:pPr>
      <w:hyperlink w:anchor="_Toc530039035" w:history="1">
        <w:r w:rsidR="00AA604F" w:rsidRPr="00423901">
          <w:rPr>
            <w:rStyle w:val="af2"/>
            <w:color w:val="auto"/>
          </w:rPr>
          <w:t>11</w:t>
        </w:r>
        <w:r w:rsidR="00AA604F" w:rsidRPr="00423901">
          <w:rPr>
            <w:rFonts w:eastAsiaTheme="minorEastAsia"/>
            <w:b w:val="0"/>
            <w:caps w:val="0"/>
            <w:lang w:val="ru-RU" w:eastAsia="ru-RU"/>
          </w:rPr>
          <w:tab/>
        </w:r>
        <w:r w:rsidR="00423901" w:rsidRPr="00423901">
          <w:rPr>
            <w:rStyle w:val="af2"/>
            <w:color w:val="auto"/>
            <w:lang w:val="ru-RU"/>
          </w:rPr>
          <w:t>Оценка дополнительных элементов</w:t>
        </w:r>
        <w:r w:rsidR="00AA604F" w:rsidRPr="00423901">
          <w:rPr>
            <w:webHidden/>
          </w:rPr>
          <w:tab/>
        </w:r>
        <w:r w:rsidR="00423901" w:rsidRPr="00423901">
          <w:rPr>
            <w:webHidden/>
            <w:lang w:val="ru-RU"/>
          </w:rPr>
          <w:t>27</w:t>
        </w:r>
      </w:hyperlink>
    </w:p>
    <w:p w14:paraId="6BEE86BB" w14:textId="7B61C9EF" w:rsidR="00285F59" w:rsidRPr="00285F59" w:rsidRDefault="00285F59" w:rsidP="00285F59">
      <w:pPr>
        <w:ind w:right="-143"/>
        <w:rPr>
          <w:lang w:val="ru-RU"/>
        </w:rPr>
      </w:pPr>
      <w:r>
        <w:rPr>
          <w:lang w:val="ru-RU"/>
        </w:rPr>
        <w:tab/>
      </w:r>
      <w:r w:rsidRPr="00DC086D">
        <w:rPr>
          <w:b/>
          <w:bCs/>
          <w:lang w:val="ru-RU"/>
        </w:rPr>
        <w:t>12</w:t>
      </w:r>
      <w:r>
        <w:rPr>
          <w:lang w:val="ru-RU"/>
        </w:rPr>
        <w:t xml:space="preserve">   </w:t>
      </w:r>
      <w:r w:rsidRPr="00285F59">
        <w:rPr>
          <w:rStyle w:val="af2"/>
          <w:b/>
          <w:caps/>
          <w:noProof/>
          <w:color w:val="auto"/>
          <w:u w:val="none"/>
          <w:lang w:val="ru-RU"/>
        </w:rPr>
        <w:t>30 % изменение элементов проекта</w:t>
      </w:r>
      <w:r w:rsidR="00F12619">
        <w:rPr>
          <w:rStyle w:val="af2"/>
          <w:b/>
          <w:caps/>
          <w:noProof/>
          <w:color w:val="auto"/>
          <w:u w:val="none"/>
          <w:lang w:val="ru-RU"/>
        </w:rPr>
        <w:t xml:space="preserve"> </w:t>
      </w:r>
      <w:r w:rsidR="00A75DA6">
        <w:rPr>
          <w:rStyle w:val="af2"/>
          <w:b/>
          <w:caps/>
          <w:noProof/>
          <w:color w:val="auto"/>
          <w:u w:val="none"/>
          <w:lang w:val="ru-RU"/>
        </w:rPr>
        <w:t>..</w:t>
      </w:r>
      <w:r>
        <w:rPr>
          <w:rStyle w:val="af2"/>
          <w:b/>
          <w:caps/>
          <w:noProof/>
          <w:color w:val="auto"/>
          <w:u w:val="none"/>
          <w:lang w:val="ru-RU"/>
        </w:rPr>
        <w:t>……………………………………………………………………….</w:t>
      </w:r>
      <w:r w:rsidR="00FF138F">
        <w:rPr>
          <w:rStyle w:val="af2"/>
          <w:b/>
          <w:caps/>
          <w:noProof/>
          <w:color w:val="auto"/>
          <w:u w:val="none"/>
          <w:lang w:val="ru-RU"/>
        </w:rPr>
        <w:t>.</w:t>
      </w:r>
      <w:r w:rsidR="004C7AC0">
        <w:rPr>
          <w:rStyle w:val="af2"/>
          <w:b/>
          <w:caps/>
          <w:noProof/>
          <w:color w:val="auto"/>
          <w:u w:val="none"/>
          <w:lang w:val="ru-RU"/>
        </w:rPr>
        <w:t>29</w:t>
      </w:r>
    </w:p>
    <w:p w14:paraId="3ACE8264" w14:textId="77777777" w:rsidR="00D128BD" w:rsidRPr="00FA124B" w:rsidRDefault="002A2D5B" w:rsidP="00725789">
      <w:pPr>
        <w:pStyle w:val="Sectiontext"/>
        <w:spacing w:line="240" w:lineRule="auto"/>
        <w:rPr>
          <w:lang w:val="ru-RU"/>
        </w:rPr>
      </w:pPr>
      <w:r w:rsidRPr="00423901">
        <w:fldChar w:fldCharType="end"/>
      </w:r>
    </w:p>
    <w:p w14:paraId="1F6D0F6C" w14:textId="4A46DA85" w:rsidR="00616EAA" w:rsidRPr="00FA124B" w:rsidRDefault="00616EAA">
      <w:pPr>
        <w:rPr>
          <w:lang w:val="ru-RU"/>
        </w:rPr>
      </w:pPr>
      <w:r w:rsidRPr="00FA124B">
        <w:rPr>
          <w:lang w:val="ru-RU"/>
        </w:rPr>
        <w:br w:type="page"/>
      </w:r>
    </w:p>
    <w:p w14:paraId="1B3A053F" w14:textId="77777777" w:rsidR="00CD71F6" w:rsidRPr="00FA124B" w:rsidRDefault="00CD71F6">
      <w:pPr>
        <w:rPr>
          <w:lang w:val="ru-RU"/>
        </w:rPr>
      </w:pPr>
    </w:p>
    <w:p w14:paraId="35F55496" w14:textId="77777777" w:rsidR="00616EAA" w:rsidRPr="002A1BF2" w:rsidRDefault="00616EAA" w:rsidP="00616EAA">
      <w:pPr>
        <w:pStyle w:val="1"/>
        <w:rPr>
          <w:lang w:val="ru-RU"/>
        </w:rPr>
      </w:pPr>
      <w:bookmarkStart w:id="7" w:name="_Toc528701827"/>
      <w:bookmarkStart w:id="8" w:name="_Toc530039025"/>
      <w:r>
        <w:rPr>
          <w:lang w:val="ru-RU"/>
        </w:rPr>
        <w:t>ВВЕДЕНИЕ</w:t>
      </w:r>
      <w:bookmarkEnd w:id="7"/>
      <w:bookmarkEnd w:id="8"/>
    </w:p>
    <w:p w14:paraId="1FC304B4" w14:textId="45BA7DF2" w:rsidR="00616EAA" w:rsidRPr="00572F2E" w:rsidRDefault="00BB2FBD" w:rsidP="00CC425A">
      <w:pPr>
        <w:pStyle w:val="Sectiontext"/>
        <w:rPr>
          <w:lang w:val="ru-RU"/>
        </w:rPr>
      </w:pPr>
      <w:r>
        <w:rPr>
          <w:lang w:val="ru-RU"/>
        </w:rPr>
        <w:t xml:space="preserve">В текущем конкурсном задании конкурсантам предлагается решить задачу с передачей данных между двумя роботами. </w:t>
      </w:r>
      <w:r w:rsidR="00987112">
        <w:rPr>
          <w:lang w:val="ru-RU"/>
        </w:rPr>
        <w:t xml:space="preserve">Для проверки качества передачи информации между двумя роботами конкурсантам предлагается выполнить конкурсное задание, которое предполагает наличие двух роботов у одной команды. </w:t>
      </w:r>
      <w:r w:rsidR="00987112" w:rsidRPr="00CD71F6">
        <w:rPr>
          <w:lang w:val="ru-RU"/>
        </w:rPr>
        <w:t>Два робота будут передвигаться по разным частям поля и их маршруты не будут пересекаться.</w:t>
      </w:r>
      <w:r w:rsidR="00B1714E" w:rsidRPr="00CD71F6">
        <w:rPr>
          <w:lang w:val="ru-RU"/>
        </w:rPr>
        <w:t xml:space="preserve"> </w:t>
      </w:r>
      <w:bookmarkStart w:id="9" w:name="_GoBack"/>
      <w:bookmarkEnd w:id="9"/>
    </w:p>
    <w:p w14:paraId="03D492EF" w14:textId="771B72E6" w:rsidR="00B1714E" w:rsidRDefault="00117921" w:rsidP="0011548A">
      <w:pPr>
        <w:jc w:val="center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683D58D8" wp14:editId="127C2D9A">
            <wp:extent cx="6647651" cy="3209925"/>
            <wp:effectExtent l="0" t="0" r="127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484" cy="3212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AB2EE" w14:textId="3E01E9BC" w:rsidR="00B1714E" w:rsidRDefault="00F82651">
      <w:pPr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7EB65A" wp14:editId="61A35F70">
                <wp:simplePos x="0" y="0"/>
                <wp:positionH relativeFrom="column">
                  <wp:posOffset>2484120</wp:posOffset>
                </wp:positionH>
                <wp:positionV relativeFrom="paragraph">
                  <wp:posOffset>1392555</wp:posOffset>
                </wp:positionV>
                <wp:extent cx="914400" cy="9144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FEFABF" w14:textId="3B6F3517" w:rsidR="007E7A62" w:rsidRPr="00E865D2" w:rsidRDefault="007E7A62">
                            <w:pPr>
                              <w:rPr>
                                <w:lang w:val="en-US"/>
                              </w:rPr>
                            </w:pPr>
                            <w:r w:rsidRPr="00E865D2">
                              <w:rPr>
                                <w:color w:val="000000" w:themeColor="text1"/>
                                <w:lang w:val="en-US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500mm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007EB65A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195.6pt;margin-top:109.65pt;width:1in;height:1in;z-index:2516695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" filled="f" stroked="f" strokeweight=".5pt">
                <v:textbox>
                  <w:txbxContent>
                    <w:p w14:paraId="10FEFABF" w14:textId="3B6F3517" w:rsidR="007E7A62" w:rsidRPr="00E865D2" w:rsidRDefault="007E7A62">
                      <w:pPr>
                        <w:rPr>
                          <w:lang w:val="en-US"/>
                        </w:rPr>
                      </w:pPr>
                      <w:r w:rsidRPr="00E865D2">
                        <w:rPr>
                          <w:color w:val="000000" w:themeColor="text1"/>
                          <w:lang w:val="en-US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500mm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395F20D" wp14:editId="7277DC1D">
                <wp:simplePos x="0" y="0"/>
                <wp:positionH relativeFrom="column">
                  <wp:posOffset>2160270</wp:posOffset>
                </wp:positionH>
                <wp:positionV relativeFrom="paragraph">
                  <wp:posOffset>1459230</wp:posOffset>
                </wp:positionV>
                <wp:extent cx="1009650" cy="609600"/>
                <wp:effectExtent l="38100" t="38100" r="57150" b="5715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09650" cy="60960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41763BEB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20" o:spid="_x0000_s1026" type="#_x0000_t32" style="position:absolute;margin-left:170.1pt;margin-top:114.9pt;width:79.5pt;height:48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" strokecolor="#5b9bd5 [3204]" strokeweight=".5pt">
                <v:stroke startarrow="block" endarrow="block" joinstyle="miter"/>
              </v:shape>
            </w:pict>
          </mc:Fallback>
        </mc:AlternateContent>
      </w:r>
      <w:r w:rsidR="00CE4515">
        <w:rPr>
          <w:lang w:val="ru-RU"/>
        </w:rPr>
        <w:t>Каждый</w:t>
      </w:r>
      <w:r w:rsidR="00B1714E">
        <w:rPr>
          <w:lang w:val="ru-RU"/>
        </w:rPr>
        <w:t xml:space="preserve"> робот</w:t>
      </w:r>
      <w:r w:rsidR="00B1714E" w:rsidRPr="00B1714E">
        <w:rPr>
          <w:lang w:val="ru-RU"/>
        </w:rPr>
        <w:t xml:space="preserve"> долж</w:t>
      </w:r>
      <w:r w:rsidR="00CE4515">
        <w:rPr>
          <w:lang w:val="ru-RU"/>
        </w:rPr>
        <w:t>е</w:t>
      </w:r>
      <w:r w:rsidR="00B1714E">
        <w:rPr>
          <w:lang w:val="ru-RU"/>
        </w:rPr>
        <w:t xml:space="preserve">н </w:t>
      </w:r>
      <w:r w:rsidR="00E76D37">
        <w:rPr>
          <w:lang w:val="ru-RU"/>
        </w:rPr>
        <w:t xml:space="preserve">помещаться в </w:t>
      </w:r>
      <w:r w:rsidR="00E558B3">
        <w:rPr>
          <w:lang w:val="ru-RU"/>
        </w:rPr>
        <w:t>параллелепипед</w:t>
      </w:r>
      <w:r w:rsidR="00E76D37">
        <w:rPr>
          <w:lang w:val="ru-RU"/>
        </w:rPr>
        <w:t xml:space="preserve"> размерами </w:t>
      </w:r>
      <w:r w:rsidR="00B1714E">
        <w:rPr>
          <w:lang w:val="ru-RU"/>
        </w:rPr>
        <w:t>500 * 500</w:t>
      </w:r>
      <w:r w:rsidR="00913FE9">
        <w:rPr>
          <w:lang w:val="ru-RU"/>
        </w:rPr>
        <w:t xml:space="preserve"> * </w:t>
      </w:r>
      <w:r w:rsidR="0059708A">
        <w:rPr>
          <w:lang w:val="ru-RU"/>
        </w:rPr>
        <w:t>600</w:t>
      </w:r>
      <w:r w:rsidR="00B1714E">
        <w:rPr>
          <w:lang w:val="ru-RU"/>
        </w:rPr>
        <w:t xml:space="preserve">мм чтобы свободно перемещаться по застроенной площадке. </w:t>
      </w:r>
      <w:r>
        <w:rPr>
          <w:noProof/>
          <w:lang w:val="ru-RU" w:eastAsia="ru-RU"/>
        </w:rPr>
        <w:drawing>
          <wp:inline distT="0" distB="0" distL="0" distR="0" wp14:anchorId="636A49A0" wp14:editId="28D0FA03">
            <wp:extent cx="6115050" cy="29527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D2C9F" w14:textId="5098B396" w:rsidR="00B1714E" w:rsidRDefault="00B1714E">
      <w:pPr>
        <w:rPr>
          <w:lang w:val="ru-RU"/>
        </w:rPr>
      </w:pPr>
      <w:r>
        <w:rPr>
          <w:lang w:val="ru-RU"/>
        </w:rPr>
        <w:t>Один из роботов должен иметь возможность считывать номера шайб, которые разложены на полу в рамках специальной разметки</w:t>
      </w:r>
      <w:r w:rsidR="00007EB9">
        <w:rPr>
          <w:lang w:val="ru-RU"/>
        </w:rPr>
        <w:t xml:space="preserve"> </w:t>
      </w:r>
      <w:r>
        <w:rPr>
          <w:lang w:val="ru-RU"/>
        </w:rPr>
        <w:t>и передавать информацию об их месторасположении второму роботу.</w:t>
      </w:r>
    </w:p>
    <w:p w14:paraId="533C31F9" w14:textId="58441083" w:rsidR="00B1714E" w:rsidRDefault="00117921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012D4F11" wp14:editId="10D86269">
            <wp:extent cx="6115050" cy="29527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356D3" w14:textId="45D64791" w:rsidR="00C05B8A" w:rsidRDefault="00C05B8A">
      <w:pPr>
        <w:rPr>
          <w:lang w:val="ru-RU"/>
        </w:rPr>
      </w:pPr>
    </w:p>
    <w:p w14:paraId="78B52157" w14:textId="739B236E" w:rsidR="00E569C0" w:rsidRDefault="00B1714E">
      <w:pPr>
        <w:rPr>
          <w:noProof/>
          <w:lang w:val="ru-RU"/>
        </w:rPr>
      </w:pPr>
      <w:r>
        <w:rPr>
          <w:lang w:val="ru-RU"/>
        </w:rPr>
        <w:t xml:space="preserve">Второй робот должен иметь возможность перемещаться по поверхности поля и перемещать шайбы из зоны хранения в </w:t>
      </w:r>
      <w:r w:rsidR="00DF5C85">
        <w:rPr>
          <w:lang w:val="ru-RU"/>
        </w:rPr>
        <w:t>зону расположения шайб</w:t>
      </w:r>
      <w:r>
        <w:rPr>
          <w:lang w:val="ru-RU"/>
        </w:rPr>
        <w:t>, аналогичную той, что расположена на первой половине поля, и принимая данные от первого робота расставлять шайбы в том же порядке что и на первой половине</w:t>
      </w:r>
      <w:r w:rsidR="00E569C0">
        <w:rPr>
          <w:lang w:val="ru-RU"/>
        </w:rPr>
        <w:t xml:space="preserve"> </w:t>
      </w:r>
      <w:r>
        <w:rPr>
          <w:lang w:val="ru-RU"/>
        </w:rPr>
        <w:t>поля.</w:t>
      </w:r>
      <w:r w:rsidR="005150FE" w:rsidRPr="005150FE">
        <w:rPr>
          <w:noProof/>
          <w:lang w:val="ru-RU"/>
        </w:rPr>
        <w:t xml:space="preserve"> </w:t>
      </w:r>
      <w:r w:rsidR="00E569C0">
        <w:rPr>
          <w:noProof/>
          <w:lang w:val="ru-RU"/>
        </w:rPr>
        <w:t xml:space="preserve">  </w:t>
      </w:r>
    </w:p>
    <w:p w14:paraId="4C34D4B0" w14:textId="21AB1EA3" w:rsidR="006964C5" w:rsidRDefault="00117921" w:rsidP="004A4C04">
      <w:pPr>
        <w:jc w:val="right"/>
        <w:rPr>
          <w:noProof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90368" behindDoc="1" locked="0" layoutInCell="1" allowOverlap="1" wp14:anchorId="33927A3B" wp14:editId="1F3F0513">
            <wp:simplePos x="0" y="0"/>
            <wp:positionH relativeFrom="column">
              <wp:posOffset>2233508</wp:posOffset>
            </wp:positionH>
            <wp:positionV relativeFrom="paragraph">
              <wp:posOffset>33020</wp:posOffset>
            </wp:positionV>
            <wp:extent cx="3886200" cy="2276337"/>
            <wp:effectExtent l="19050" t="19050" r="19050" b="1016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1" r="10492"/>
                    <a:stretch/>
                  </pic:blipFill>
                  <pic:spPr bwMode="auto">
                    <a:xfrm>
                      <a:off x="0" y="0"/>
                      <a:ext cx="3886200" cy="2276337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7B05">
        <w:rPr>
          <w:noProof/>
          <w:lang w:val="ru-RU" w:eastAsia="ru-RU"/>
        </w:rPr>
        <w:drawing>
          <wp:anchor distT="0" distB="0" distL="114300" distR="114300" simplePos="0" relativeHeight="252081152" behindDoc="1" locked="0" layoutInCell="1" allowOverlap="1" wp14:anchorId="4809A71B" wp14:editId="7F63990C">
            <wp:simplePos x="0" y="0"/>
            <wp:positionH relativeFrom="column">
              <wp:posOffset>3093085</wp:posOffset>
            </wp:positionH>
            <wp:positionV relativeFrom="paragraph">
              <wp:posOffset>2506345</wp:posOffset>
            </wp:positionV>
            <wp:extent cx="3105150" cy="1499371"/>
            <wp:effectExtent l="38100" t="38100" r="38100" b="43815"/>
            <wp:wrapNone/>
            <wp:docPr id="32667" name="Picture 32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499371"/>
                    </a:xfrm>
                    <a:prstGeom prst="rect">
                      <a:avLst/>
                    </a:prstGeom>
                    <a:noFill/>
                    <a:ln w="22225">
                      <a:solidFill>
                        <a:prstClr val="black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F02E29" w14:textId="5C3196FF" w:rsidR="003D7B05" w:rsidRDefault="003D7B05">
      <w:pPr>
        <w:rPr>
          <w:noProof/>
          <w:lang w:val="ru-RU"/>
        </w:rPr>
      </w:pPr>
    </w:p>
    <w:p w14:paraId="3D676C51" w14:textId="6F8749C8" w:rsidR="003D7B05" w:rsidRDefault="003D7B05">
      <w:pPr>
        <w:rPr>
          <w:noProof/>
          <w:lang w:val="ru-RU"/>
        </w:rPr>
      </w:pPr>
    </w:p>
    <w:p w14:paraId="4B4752CB" w14:textId="57B4A663" w:rsidR="003D7B05" w:rsidRDefault="003D7B05">
      <w:pPr>
        <w:rPr>
          <w:noProof/>
          <w:lang w:val="ru-RU"/>
        </w:rPr>
      </w:pPr>
    </w:p>
    <w:p w14:paraId="01885619" w14:textId="3455840B" w:rsidR="003D7B05" w:rsidRDefault="003D7B05">
      <w:pPr>
        <w:rPr>
          <w:noProof/>
          <w:lang w:val="ru-RU"/>
        </w:rPr>
      </w:pPr>
    </w:p>
    <w:p w14:paraId="41969806" w14:textId="101B2E87" w:rsidR="003D7B05" w:rsidRDefault="000937C2">
      <w:pPr>
        <w:rPr>
          <w:noProof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34346AD1" wp14:editId="0F3CB29C">
                <wp:simplePos x="0" y="0"/>
                <wp:positionH relativeFrom="column">
                  <wp:posOffset>294640</wp:posOffset>
                </wp:positionH>
                <wp:positionV relativeFrom="paragraph">
                  <wp:posOffset>2259965</wp:posOffset>
                </wp:positionV>
                <wp:extent cx="914400" cy="914400"/>
                <wp:effectExtent l="0" t="0" r="0" b="0"/>
                <wp:wrapNone/>
                <wp:docPr id="32670" name="Text Box 326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237F9E" w14:textId="5C9416DE" w:rsidR="004A4C04" w:rsidRPr="003D7B05" w:rsidRDefault="000937C2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Зона расположени</w:t>
                            </w:r>
                            <w:r w:rsidR="000A32F3">
                              <w:rPr>
                                <w:lang w:val="ru-RU"/>
                              </w:rPr>
                              <w:t>я</w:t>
                            </w:r>
                            <w:r>
                              <w:rPr>
                                <w:lang w:val="ru-RU"/>
                              </w:rPr>
                              <w:t xml:space="preserve"> шайб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4346AD1" id="Text Box 32670" o:spid="_x0000_s1027" type="#_x0000_t202" style="position:absolute;margin-left:23.2pt;margin-top:177.95pt;width:1in;height:1in;z-index:2520852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" filled="f" stroked="f" strokeweight=".5pt">
                <v:textbox>
                  <w:txbxContent>
                    <w:p w14:paraId="31237F9E" w14:textId="5C9416DE" w:rsidR="004A4C04" w:rsidRPr="003D7B05" w:rsidRDefault="000937C2">
                      <w:pPr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Зона расположени</w:t>
                      </w:r>
                      <w:r w:rsidR="000A32F3">
                        <w:rPr>
                          <w:lang w:val="ru-RU"/>
                        </w:rPr>
                        <w:t>я</w:t>
                      </w:r>
                      <w:r>
                        <w:rPr>
                          <w:lang w:val="ru-RU"/>
                        </w:rPr>
                        <w:t xml:space="preserve"> шайб</w:t>
                      </w:r>
                    </w:p>
                  </w:txbxContent>
                </v:textbox>
              </v:shape>
            </w:pict>
          </mc:Fallback>
        </mc:AlternateContent>
      </w:r>
      <w:r w:rsidR="00A252A2">
        <w:rPr>
          <w:noProof/>
          <w:lang w:val="ru-RU" w:eastAsia="ru-RU"/>
        </w:rPr>
        <w:drawing>
          <wp:anchor distT="0" distB="0" distL="114300" distR="114300" simplePos="0" relativeHeight="252087296" behindDoc="0" locked="0" layoutInCell="1" allowOverlap="1" wp14:anchorId="2B6D0257" wp14:editId="681B541F">
            <wp:simplePos x="0" y="0"/>
            <wp:positionH relativeFrom="column">
              <wp:posOffset>-205105</wp:posOffset>
            </wp:positionH>
            <wp:positionV relativeFrom="paragraph">
              <wp:posOffset>168910</wp:posOffset>
            </wp:positionV>
            <wp:extent cx="2724150" cy="2087252"/>
            <wp:effectExtent l="38100" t="38100" r="38100" b="46355"/>
            <wp:wrapNone/>
            <wp:docPr id="31557" name="Picture 315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66" r="23213"/>
                    <a:stretch/>
                  </pic:blipFill>
                  <pic:spPr bwMode="auto">
                    <a:xfrm>
                      <a:off x="0" y="0"/>
                      <a:ext cx="2724150" cy="2087252"/>
                    </a:xfrm>
                    <a:prstGeom prst="rect">
                      <a:avLst/>
                    </a:prstGeom>
                    <a:noFill/>
                    <a:ln w="22225">
                      <a:solidFill>
                        <a:prstClr val="black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D7B05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2D077280" wp14:editId="359CBE2B">
                <wp:simplePos x="0" y="0"/>
                <wp:positionH relativeFrom="column">
                  <wp:posOffset>3851910</wp:posOffset>
                </wp:positionH>
                <wp:positionV relativeFrom="paragraph">
                  <wp:posOffset>2696845</wp:posOffset>
                </wp:positionV>
                <wp:extent cx="914400" cy="914400"/>
                <wp:effectExtent l="0" t="0" r="0" b="0"/>
                <wp:wrapNone/>
                <wp:docPr id="32668" name="Text Box 326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FC04F" w14:textId="6D23E761" w:rsidR="003D7B05" w:rsidRPr="003D7B05" w:rsidRDefault="003D7B05">
                            <w:pPr>
                              <w:rPr>
                                <w:lang w:val="ru-RU"/>
                              </w:rPr>
                            </w:pPr>
                            <w:r>
                              <w:rPr>
                                <w:lang w:val="ru-RU"/>
                              </w:rPr>
                              <w:t>Зона хранения шайб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D077280" id="Text Box 32668" o:spid="_x0000_s1028" type="#_x0000_t202" style="position:absolute;margin-left:303.3pt;margin-top:212.35pt;width:1in;height:1in;z-index:252082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" filled="f" stroked="f" strokeweight=".5pt">
                <v:textbox>
                  <w:txbxContent>
                    <w:p w14:paraId="454FC04F" w14:textId="6D23E761" w:rsidR="003D7B05" w:rsidRPr="003D7B05" w:rsidRDefault="003D7B05">
                      <w:pPr>
                        <w:rPr>
                          <w:lang w:val="ru-RU"/>
                        </w:rPr>
                      </w:pPr>
                      <w:r>
                        <w:rPr>
                          <w:lang w:val="ru-RU"/>
                        </w:rPr>
                        <w:t>Зона хранения шайб</w:t>
                      </w:r>
                    </w:p>
                  </w:txbxContent>
                </v:textbox>
              </v:shape>
            </w:pict>
          </mc:Fallback>
        </mc:AlternateContent>
      </w:r>
      <w:r w:rsidR="00631D04">
        <w:rPr>
          <w:noProof/>
          <w:lang w:val="ru-RU"/>
        </w:rPr>
        <w:br w:type="page"/>
      </w:r>
    </w:p>
    <w:p w14:paraId="57C43F16" w14:textId="5296B58E" w:rsidR="00F82939" w:rsidRPr="00F82939" w:rsidRDefault="00DF42E7">
      <w:pPr>
        <w:rPr>
          <w:rFonts w:asciiTheme="majorHAnsi" w:eastAsiaTheme="majorEastAsia" w:hAnsiTheme="majorHAnsi" w:cstheme="majorBidi"/>
          <w:color w:val="2E74B5" w:themeColor="accent1" w:themeShade="BF"/>
          <w:sz w:val="36"/>
          <w:szCs w:val="36"/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080128" behindDoc="1" locked="0" layoutInCell="1" allowOverlap="1" wp14:anchorId="232E49AE" wp14:editId="241485CE">
            <wp:simplePos x="0" y="0"/>
            <wp:positionH relativeFrom="column">
              <wp:posOffset>175260</wp:posOffset>
            </wp:positionH>
            <wp:positionV relativeFrom="paragraph">
              <wp:posOffset>382270</wp:posOffset>
            </wp:positionV>
            <wp:extent cx="3159760" cy="2962275"/>
            <wp:effectExtent l="0" t="0" r="2540" b="952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21" r="29965"/>
                    <a:stretch/>
                  </pic:blipFill>
                  <pic:spPr bwMode="auto">
                    <a:xfrm>
                      <a:off x="0" y="0"/>
                      <a:ext cx="3159760" cy="296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F82939" w:rsidRPr="00F82939">
        <w:rPr>
          <w:rFonts w:asciiTheme="majorHAnsi" w:eastAsiaTheme="majorEastAsia" w:hAnsiTheme="majorHAnsi" w:cstheme="majorBidi"/>
          <w:color w:val="2E74B5" w:themeColor="accent1" w:themeShade="BF"/>
          <w:sz w:val="36"/>
          <w:szCs w:val="36"/>
          <w:lang w:val="ru-RU"/>
        </w:rPr>
        <w:t>Описание элементов конкурсного задания</w:t>
      </w:r>
    </w:p>
    <w:p w14:paraId="5E88F26A" w14:textId="30AE6C2C" w:rsidR="00631D04" w:rsidRDefault="00DF42E7" w:rsidP="00DF42E7">
      <w:pPr>
        <w:ind w:left="5812"/>
        <w:rPr>
          <w:noProof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017BF0D2" wp14:editId="2132AC83">
                <wp:simplePos x="0" y="0"/>
                <wp:positionH relativeFrom="column">
                  <wp:posOffset>501015</wp:posOffset>
                </wp:positionH>
                <wp:positionV relativeFrom="paragraph">
                  <wp:posOffset>900430</wp:posOffset>
                </wp:positionV>
                <wp:extent cx="914400" cy="424815"/>
                <wp:effectExtent l="0" t="0" r="0" b="0"/>
                <wp:wrapNone/>
                <wp:docPr id="32636" name="Text Box 326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BA16CA" w14:textId="2ECB250D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17BF0D2" id="Text Box 32636" o:spid="_x0000_s1029" type="#_x0000_t202" style="position:absolute;left:0;text-align:left;margin-left:39.45pt;margin-top:70.9pt;width:1in;height:33.45pt;z-index:25189478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" filled="f" stroked="f" strokeweight=".5pt">
                <v:textbox>
                  <w:txbxContent>
                    <w:p w14:paraId="39BA16CA" w14:textId="2ECB250D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38EF1A11" wp14:editId="69DB6806">
                <wp:simplePos x="0" y="0"/>
                <wp:positionH relativeFrom="column">
                  <wp:posOffset>1362075</wp:posOffset>
                </wp:positionH>
                <wp:positionV relativeFrom="paragraph">
                  <wp:posOffset>888365</wp:posOffset>
                </wp:positionV>
                <wp:extent cx="914400" cy="424815"/>
                <wp:effectExtent l="0" t="0" r="0" b="0"/>
                <wp:wrapNone/>
                <wp:docPr id="32637" name="Text Box 32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D1FE39" w14:textId="165DE345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8EF1A11" id="Text Box 32637" o:spid="_x0000_s1030" type="#_x0000_t202" style="position:absolute;left:0;text-align:left;margin-left:107.25pt;margin-top:69.95pt;width:1in;height:33.45pt;z-index:25189683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" filled="f" stroked="f" strokeweight=".5pt">
                <v:textbox>
                  <w:txbxContent>
                    <w:p w14:paraId="73D1FE39" w14:textId="165DE345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037E157E" wp14:editId="4E60925A">
                <wp:simplePos x="0" y="0"/>
                <wp:positionH relativeFrom="column">
                  <wp:posOffset>2230755</wp:posOffset>
                </wp:positionH>
                <wp:positionV relativeFrom="paragraph">
                  <wp:posOffset>883285</wp:posOffset>
                </wp:positionV>
                <wp:extent cx="914400" cy="424815"/>
                <wp:effectExtent l="0" t="0" r="0" b="0"/>
                <wp:wrapNone/>
                <wp:docPr id="32638" name="Text Box 326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BBF251" w14:textId="1AA6AA8B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037E157E" id="Text Box 32638" o:spid="_x0000_s1031" type="#_x0000_t202" style="position:absolute;left:0;text-align:left;margin-left:175.65pt;margin-top:69.55pt;width:1in;height:33.45pt;z-index:2518988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" filled="f" stroked="f" strokeweight=".5pt">
                <v:textbox>
                  <w:txbxContent>
                    <w:p w14:paraId="18BBF251" w14:textId="1AA6AA8B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2725959C" wp14:editId="78757D9B">
                <wp:simplePos x="0" y="0"/>
                <wp:positionH relativeFrom="column">
                  <wp:posOffset>3063875</wp:posOffset>
                </wp:positionH>
                <wp:positionV relativeFrom="paragraph">
                  <wp:posOffset>863600</wp:posOffset>
                </wp:positionV>
                <wp:extent cx="914400" cy="424815"/>
                <wp:effectExtent l="0" t="0" r="0" b="0"/>
                <wp:wrapNone/>
                <wp:docPr id="32639" name="Text Box 32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219704" w14:textId="3F6B7FC2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725959C" id="Text Box 32639" o:spid="_x0000_s1032" type="#_x0000_t202" style="position:absolute;left:0;text-align:left;margin-left:241.25pt;margin-top:68pt;width:1in;height:33.45pt;z-index:2519009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" filled="f" stroked="f" strokeweight=".5pt">
                <v:textbox>
                  <w:txbxContent>
                    <w:p w14:paraId="4E219704" w14:textId="3F6B7FC2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2E94DFAC" wp14:editId="0E01DC84">
                <wp:simplePos x="0" y="0"/>
                <wp:positionH relativeFrom="column">
                  <wp:posOffset>527685</wp:posOffset>
                </wp:positionH>
                <wp:positionV relativeFrom="paragraph">
                  <wp:posOffset>1747520</wp:posOffset>
                </wp:positionV>
                <wp:extent cx="914400" cy="424815"/>
                <wp:effectExtent l="0" t="0" r="0" b="0"/>
                <wp:wrapNone/>
                <wp:docPr id="32640" name="Text Box 32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6D78A3" w14:textId="1EC2AB4F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E94DFAC" id="Text Box 32640" o:spid="_x0000_s1033" type="#_x0000_t202" style="position:absolute;left:0;text-align:left;margin-left:41.55pt;margin-top:137.6pt;width:1in;height:33.45pt;z-index:2519029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" filled="f" stroked="f" strokeweight=".5pt">
                <v:textbox>
                  <w:txbxContent>
                    <w:p w14:paraId="2D6D78A3" w14:textId="1EC2AB4F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43E33FA2" wp14:editId="7FFC52CF">
                <wp:simplePos x="0" y="0"/>
                <wp:positionH relativeFrom="column">
                  <wp:posOffset>1355725</wp:posOffset>
                </wp:positionH>
                <wp:positionV relativeFrom="paragraph">
                  <wp:posOffset>1753235</wp:posOffset>
                </wp:positionV>
                <wp:extent cx="914400" cy="424815"/>
                <wp:effectExtent l="0" t="0" r="0" b="0"/>
                <wp:wrapNone/>
                <wp:docPr id="32641" name="Text Box 326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ABB9AB" w14:textId="7687C66C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3E33FA2" id="Text Box 32641" o:spid="_x0000_s1034" type="#_x0000_t202" style="position:absolute;left:0;text-align:left;margin-left:106.75pt;margin-top:138.05pt;width:1in;height:33.45pt;z-index:2519050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" filled="f" stroked="f" strokeweight=".5pt">
                <v:textbox>
                  <w:txbxContent>
                    <w:p w14:paraId="30ABB9AB" w14:textId="7687C66C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6850EEDD" wp14:editId="64FE046A">
                <wp:simplePos x="0" y="0"/>
                <wp:positionH relativeFrom="column">
                  <wp:posOffset>2211070</wp:posOffset>
                </wp:positionH>
                <wp:positionV relativeFrom="paragraph">
                  <wp:posOffset>1745615</wp:posOffset>
                </wp:positionV>
                <wp:extent cx="914400" cy="424815"/>
                <wp:effectExtent l="0" t="0" r="0" b="0"/>
                <wp:wrapNone/>
                <wp:docPr id="32642" name="Text Box 326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33B6DD" w14:textId="424ED998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850EEDD" id="Text Box 32642" o:spid="_x0000_s1035" type="#_x0000_t202" style="position:absolute;left:0;text-align:left;margin-left:174.1pt;margin-top:137.45pt;width:1in;height:33.45pt;z-index:2519070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" filled="f" stroked="f" strokeweight=".5pt">
                <v:textbox>
                  <w:txbxContent>
                    <w:p w14:paraId="4033B6DD" w14:textId="424ED998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5B9EB93E" wp14:editId="6BA646FB">
                <wp:simplePos x="0" y="0"/>
                <wp:positionH relativeFrom="column">
                  <wp:posOffset>2980690</wp:posOffset>
                </wp:positionH>
                <wp:positionV relativeFrom="paragraph">
                  <wp:posOffset>1812290</wp:posOffset>
                </wp:positionV>
                <wp:extent cx="914400" cy="424815"/>
                <wp:effectExtent l="0" t="0" r="0" b="0"/>
                <wp:wrapNone/>
                <wp:docPr id="32643" name="Text Box 32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04B131" w14:textId="39D204DE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B9EB93E" id="Text Box 32643" o:spid="_x0000_s1036" type="#_x0000_t202" style="position:absolute;left:0;text-align:left;margin-left:234.7pt;margin-top:142.7pt;width:1in;height:33.45pt;z-index:251909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" filled="f" stroked="f" strokeweight=".5pt">
                <v:textbox>
                  <w:txbxContent>
                    <w:p w14:paraId="7304B131" w14:textId="39D204DE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4152AA3E" wp14:editId="35327459">
                <wp:simplePos x="0" y="0"/>
                <wp:positionH relativeFrom="column">
                  <wp:posOffset>499745</wp:posOffset>
                </wp:positionH>
                <wp:positionV relativeFrom="paragraph">
                  <wp:posOffset>2580640</wp:posOffset>
                </wp:positionV>
                <wp:extent cx="914400" cy="424815"/>
                <wp:effectExtent l="0" t="0" r="0" b="0"/>
                <wp:wrapNone/>
                <wp:docPr id="32644" name="Text Box 326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C3B66F" w14:textId="79BD6EF4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4152AA3E" id="Text Box 32644" o:spid="_x0000_s1037" type="#_x0000_t202" style="position:absolute;left:0;text-align:left;margin-left:39.35pt;margin-top:203.2pt;width:1in;height:33.45pt;z-index:2519111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" filled="f" stroked="f" strokeweight=".5pt">
                <v:textbox>
                  <w:txbxContent>
                    <w:p w14:paraId="13C3B66F" w14:textId="79BD6EF4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66FA6CA3" wp14:editId="74532800">
                <wp:simplePos x="0" y="0"/>
                <wp:positionH relativeFrom="column">
                  <wp:posOffset>1362075</wp:posOffset>
                </wp:positionH>
                <wp:positionV relativeFrom="paragraph">
                  <wp:posOffset>2590165</wp:posOffset>
                </wp:positionV>
                <wp:extent cx="914400" cy="424815"/>
                <wp:effectExtent l="0" t="0" r="0" b="0"/>
                <wp:wrapNone/>
                <wp:docPr id="32645" name="Text Box 326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540DE5" w14:textId="2359B02F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6FA6CA3" id="Text Box 32645" o:spid="_x0000_s1038" type="#_x0000_t202" style="position:absolute;left:0;text-align:left;margin-left:107.25pt;margin-top:203.95pt;width:1in;height:33.45pt;z-index:251913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" filled="f" stroked="f" strokeweight=".5pt">
                <v:textbox>
                  <w:txbxContent>
                    <w:p w14:paraId="17540DE5" w14:textId="2359B02F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40DD7BF" wp14:editId="051E3E92">
                <wp:simplePos x="0" y="0"/>
                <wp:positionH relativeFrom="column">
                  <wp:posOffset>2228215</wp:posOffset>
                </wp:positionH>
                <wp:positionV relativeFrom="paragraph">
                  <wp:posOffset>2609215</wp:posOffset>
                </wp:positionV>
                <wp:extent cx="914400" cy="424815"/>
                <wp:effectExtent l="0" t="0" r="0" b="0"/>
                <wp:wrapNone/>
                <wp:docPr id="32646" name="Text Box 326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1480E6" w14:textId="42C8CAA6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740DD7BF" id="Text Box 32646" o:spid="_x0000_s1039" type="#_x0000_t202" style="position:absolute;left:0;text-align:left;margin-left:175.45pt;margin-top:205.45pt;width:1in;height:33.45pt;z-index:251915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" filled="f" stroked="f" strokeweight=".5pt">
                <v:textbox>
                  <w:txbxContent>
                    <w:p w14:paraId="0A1480E6" w14:textId="42C8CAA6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3A0327BD" wp14:editId="0E6CF5CC">
                <wp:simplePos x="0" y="0"/>
                <wp:positionH relativeFrom="column">
                  <wp:posOffset>2978150</wp:posOffset>
                </wp:positionH>
                <wp:positionV relativeFrom="paragraph">
                  <wp:posOffset>2613660</wp:posOffset>
                </wp:positionV>
                <wp:extent cx="914400" cy="424815"/>
                <wp:effectExtent l="0" t="0" r="0" b="0"/>
                <wp:wrapNone/>
                <wp:docPr id="32647" name="Text Box 326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48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D6B7E1" w14:textId="3B774864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16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A0327BD" id="Text Box 32647" o:spid="_x0000_s1040" type="#_x0000_t202" style="position:absolute;left:0;text-align:left;margin-left:234.5pt;margin-top:205.8pt;width:1in;height:33.45pt;z-index:251917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" filled="f" stroked="f" strokeweight=".5pt">
                <v:textbox>
                  <w:txbxContent>
                    <w:p w14:paraId="34D6B7E1" w14:textId="3B774864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6343F3E8" wp14:editId="76829019">
                <wp:simplePos x="0" y="0"/>
                <wp:positionH relativeFrom="column">
                  <wp:posOffset>3018790</wp:posOffset>
                </wp:positionH>
                <wp:positionV relativeFrom="paragraph">
                  <wp:posOffset>55245</wp:posOffset>
                </wp:positionV>
                <wp:extent cx="914400" cy="425302"/>
                <wp:effectExtent l="0" t="0" r="0" b="0"/>
                <wp:wrapNone/>
                <wp:docPr id="32635" name="Text Box 32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53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D53C64" w14:textId="56A925A0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6343F3E8" id="Text Box 32635" o:spid="_x0000_s1041" type="#_x0000_t202" style="position:absolute;left:0;text-align:left;margin-left:237.7pt;margin-top:4.35pt;width:1in;height:33.5pt;z-index:251892736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" filled="f" stroked="f" strokeweight=".5pt">
                <v:textbox>
                  <w:txbxContent>
                    <w:p w14:paraId="69D53C64" w14:textId="56A925A0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1ACCCD5A" wp14:editId="09DEF7B0">
                <wp:simplePos x="0" y="0"/>
                <wp:positionH relativeFrom="column">
                  <wp:posOffset>2189480</wp:posOffset>
                </wp:positionH>
                <wp:positionV relativeFrom="paragraph">
                  <wp:posOffset>55245</wp:posOffset>
                </wp:positionV>
                <wp:extent cx="914400" cy="425302"/>
                <wp:effectExtent l="0" t="0" r="0" b="0"/>
                <wp:wrapNone/>
                <wp:docPr id="32634" name="Text Box 326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53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39FBA7" w14:textId="45E8A816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1ACCCD5A" id="Text Box 32634" o:spid="_x0000_s1042" type="#_x0000_t202" style="position:absolute;left:0;text-align:left;margin-left:172.4pt;margin-top:4.35pt;width:1in;height:33.5pt;z-index:251890688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" filled="f" stroked="f" strokeweight=".5pt">
                <v:textbox>
                  <w:txbxContent>
                    <w:p w14:paraId="2439FBA7" w14:textId="45E8A816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2F30174A" wp14:editId="49D0BDEE">
                <wp:simplePos x="0" y="0"/>
                <wp:positionH relativeFrom="column">
                  <wp:posOffset>1325880</wp:posOffset>
                </wp:positionH>
                <wp:positionV relativeFrom="paragraph">
                  <wp:posOffset>55245</wp:posOffset>
                </wp:positionV>
                <wp:extent cx="914400" cy="425302"/>
                <wp:effectExtent l="0" t="0" r="0" b="0"/>
                <wp:wrapNone/>
                <wp:docPr id="32633" name="Text Box 326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53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EA057A" w14:textId="1DBC78C5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sz w:val="44"/>
                                <w:szCs w:val="44"/>
                                <w:lang w:val="ru-RU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F30174A" id="Text Box 32633" o:spid="_x0000_s1043" type="#_x0000_t202" style="position:absolute;left:0;text-align:left;margin-left:104.4pt;margin-top:4.35pt;width:1in;height:33.5pt;z-index:25188864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" filled="f" stroked="f" strokeweight=".5pt">
                <v:textbox>
                  <w:txbxContent>
                    <w:p w14:paraId="67EA057A" w14:textId="1DBC78C5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sz w:val="44"/>
                          <w:szCs w:val="44"/>
                          <w:lang w:val="ru-RU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5FF6BDBC" wp14:editId="681326A1">
                <wp:simplePos x="0" y="0"/>
                <wp:positionH relativeFrom="column">
                  <wp:posOffset>469265</wp:posOffset>
                </wp:positionH>
                <wp:positionV relativeFrom="paragraph">
                  <wp:posOffset>55245</wp:posOffset>
                </wp:positionV>
                <wp:extent cx="914400" cy="425302"/>
                <wp:effectExtent l="0" t="0" r="0" b="0"/>
                <wp:wrapNone/>
                <wp:docPr id="32632" name="Text Box 32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253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A2B35" w14:textId="1DFDABEA" w:rsidR="007E7A62" w:rsidRPr="00E55872" w:rsidRDefault="007E7A62">
                            <w:pPr>
                              <w:rPr>
                                <w:sz w:val="44"/>
                                <w:szCs w:val="44"/>
                                <w:lang w:val="ru-RU"/>
                              </w:rPr>
                            </w:pPr>
                            <w:r w:rsidRPr="00E55872">
                              <w:rPr>
                                <w:sz w:val="44"/>
                                <w:szCs w:val="44"/>
                                <w:lang w:val="ru-RU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5FF6BDBC" id="Text Box 32632" o:spid="_x0000_s1044" type="#_x0000_t202" style="position:absolute;left:0;text-align:left;margin-left:36.95pt;margin-top:4.35pt;width:1in;height:33.5pt;z-index:25188659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" filled="f" stroked="f" strokeweight=".5pt">
                <v:textbox>
                  <w:txbxContent>
                    <w:p w14:paraId="173A2B35" w14:textId="1DFDABEA" w:rsidR="007E7A62" w:rsidRPr="00E55872" w:rsidRDefault="007E7A62">
                      <w:pPr>
                        <w:rPr>
                          <w:sz w:val="44"/>
                          <w:szCs w:val="44"/>
                          <w:lang w:val="ru-RU"/>
                        </w:rPr>
                      </w:pPr>
                      <w:r w:rsidRPr="00E55872">
                        <w:rPr>
                          <w:sz w:val="44"/>
                          <w:szCs w:val="44"/>
                          <w:lang w:val="ru-RU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6964C5">
        <w:rPr>
          <w:noProof/>
          <w:lang w:val="ru-RU"/>
        </w:rPr>
        <w:t>В сетке, в котор</w:t>
      </w:r>
      <w:r w:rsidR="00D47DA6">
        <w:rPr>
          <w:noProof/>
          <w:lang w:val="ru-RU"/>
        </w:rPr>
        <w:t>о</w:t>
      </w:r>
      <w:r w:rsidR="006964C5">
        <w:rPr>
          <w:noProof/>
          <w:lang w:val="ru-RU"/>
        </w:rPr>
        <w:t>й роботы должны считать номера шайб и в сетке в которой их нужно расположить присутствуют две ячейки, обозначенные красным и зелёным цветом. Эти ячейки обозначают начало отсчета координат в этой ячейке. Так – красная ячека</w:t>
      </w:r>
      <w:r w:rsidR="00917022">
        <w:rPr>
          <w:noProof/>
          <w:lang w:val="ru-RU"/>
        </w:rPr>
        <w:t xml:space="preserve"> -</w:t>
      </w:r>
      <w:r w:rsidR="006964C5">
        <w:rPr>
          <w:noProof/>
          <w:lang w:val="ru-RU"/>
        </w:rPr>
        <w:t xml:space="preserve"> это ячеййка с номером </w:t>
      </w:r>
      <w:r w:rsidR="00247AE5" w:rsidRPr="00247AE5">
        <w:rPr>
          <w:noProof/>
          <w:lang w:val="ru-RU"/>
        </w:rPr>
        <w:t>1</w:t>
      </w:r>
      <w:r w:rsidR="006964C5">
        <w:rPr>
          <w:noProof/>
          <w:lang w:val="ru-RU"/>
        </w:rPr>
        <w:t>, а зелёная ячека – ячейка с номером 16</w:t>
      </w:r>
      <w:r w:rsidR="002B41F2">
        <w:rPr>
          <w:noProof/>
          <w:lang w:val="ru-RU"/>
        </w:rPr>
        <w:t>(ячейки нумеруются по горизонтали)</w:t>
      </w:r>
      <w:r w:rsidR="006964C5">
        <w:rPr>
          <w:noProof/>
          <w:lang w:val="ru-RU"/>
        </w:rPr>
        <w:t>.</w:t>
      </w:r>
      <w:r w:rsidR="00631D04">
        <w:rPr>
          <w:noProof/>
          <w:lang w:val="ru-RU"/>
        </w:rPr>
        <w:t xml:space="preserve"> </w:t>
      </w:r>
    </w:p>
    <w:p w14:paraId="1E59EB33" w14:textId="61F1634C" w:rsidR="00631D04" w:rsidRDefault="000B2CA6" w:rsidP="000B2CA6">
      <w:pPr>
        <w:tabs>
          <w:tab w:val="left" w:pos="8865"/>
        </w:tabs>
        <w:rPr>
          <w:noProof/>
          <w:lang w:val="ru-RU"/>
        </w:rPr>
      </w:pPr>
      <w:r>
        <w:rPr>
          <w:noProof/>
          <w:lang w:val="ru-RU"/>
        </w:rPr>
        <w:tab/>
      </w:r>
    </w:p>
    <w:p w14:paraId="45AFEDA4" w14:textId="543173A0" w:rsidR="000B2CA6" w:rsidRDefault="000B2CA6" w:rsidP="000B2CA6">
      <w:pPr>
        <w:tabs>
          <w:tab w:val="left" w:pos="8865"/>
        </w:tabs>
        <w:rPr>
          <w:noProof/>
          <w:lang w:val="ru-RU"/>
        </w:rPr>
      </w:pPr>
    </w:p>
    <w:p w14:paraId="082DA1F0" w14:textId="71AAA0E1" w:rsidR="00DF42E7" w:rsidRDefault="00DF42E7" w:rsidP="000B2CA6">
      <w:pPr>
        <w:tabs>
          <w:tab w:val="left" w:pos="8865"/>
        </w:tabs>
        <w:rPr>
          <w:noProof/>
          <w:lang w:val="ru-RU"/>
        </w:rPr>
      </w:pPr>
    </w:p>
    <w:p w14:paraId="103C04EF" w14:textId="77777777" w:rsidR="00DF42E7" w:rsidRDefault="00DF42E7" w:rsidP="000B2CA6">
      <w:pPr>
        <w:tabs>
          <w:tab w:val="left" w:pos="8865"/>
        </w:tabs>
        <w:rPr>
          <w:noProof/>
          <w:lang w:val="ru-RU"/>
        </w:rPr>
      </w:pPr>
    </w:p>
    <w:p w14:paraId="70683AC6" w14:textId="61EABED4" w:rsidR="000B2CA6" w:rsidRDefault="004A4C04" w:rsidP="000B2CA6">
      <w:pPr>
        <w:tabs>
          <w:tab w:val="left" w:pos="8865"/>
        </w:tabs>
        <w:rPr>
          <w:noProof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2086272" behindDoc="1" locked="0" layoutInCell="1" allowOverlap="1" wp14:anchorId="0F42E512" wp14:editId="23B2B478">
            <wp:simplePos x="0" y="0"/>
            <wp:positionH relativeFrom="column">
              <wp:posOffset>3394710</wp:posOffset>
            </wp:positionH>
            <wp:positionV relativeFrom="paragraph">
              <wp:posOffset>793750</wp:posOffset>
            </wp:positionV>
            <wp:extent cx="2342515" cy="4709284"/>
            <wp:effectExtent l="0" t="0" r="635" b="0"/>
            <wp:wrapNone/>
            <wp:docPr id="31554" name="Picture 31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90" t="3001" r="52336" b="4263"/>
                    <a:stretch/>
                  </pic:blipFill>
                  <pic:spPr bwMode="auto">
                    <a:xfrm>
                      <a:off x="0" y="0"/>
                      <a:ext cx="2343150" cy="471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B2CA6">
        <w:rPr>
          <w:noProof/>
          <w:lang w:val="ru-RU"/>
        </w:rPr>
        <w:t>Сетка, в котрой второй робот должен расположить шайбы полностью идентична сетке на первой половине поля. Нумерация ячеек в ней совпадает</w:t>
      </w:r>
      <w:r w:rsidR="00DA5A02">
        <w:rPr>
          <w:noProof/>
          <w:lang w:val="ru-RU"/>
        </w:rPr>
        <w:t>. Так же возможен вариант что сетки будут расположенны не семетрично, а с поворотом как показанно на рисунке</w:t>
      </w:r>
      <w:r w:rsidR="000757F3">
        <w:rPr>
          <w:noProof/>
          <w:lang w:val="ru-RU"/>
        </w:rPr>
        <w:t>, при этом нумерация будет идти так же от красного квадрата.</w:t>
      </w:r>
    </w:p>
    <w:p w14:paraId="6926D587" w14:textId="66C9AC7A" w:rsidR="00631D04" w:rsidRDefault="00374E69" w:rsidP="000B2CA6">
      <w:pPr>
        <w:rPr>
          <w:noProof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7917084B" wp14:editId="45BF1BD1">
            <wp:extent cx="2409825" cy="4663207"/>
            <wp:effectExtent l="0" t="0" r="0" b="4445"/>
            <wp:docPr id="32666" name="Picture 32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1" r="47976"/>
                    <a:stretch/>
                  </pic:blipFill>
                  <pic:spPr bwMode="auto">
                    <a:xfrm>
                      <a:off x="0" y="0"/>
                      <a:ext cx="2412492" cy="4668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2A4C">
        <w:rPr>
          <w:noProof/>
          <w:lang w:val="ru-RU"/>
        </w:rPr>
        <w:br w:type="page"/>
      </w:r>
      <w:r w:rsidR="0007731B">
        <w:rPr>
          <w:noProof/>
          <w:lang w:val="ru-RU"/>
        </w:rPr>
        <w:lastRenderedPageBreak/>
        <w:t>Объект, который робот должен будет перемещать</w:t>
      </w:r>
      <w:r w:rsidR="00631D04">
        <w:rPr>
          <w:noProof/>
          <w:lang w:val="ru-RU"/>
        </w:rPr>
        <w:t xml:space="preserve"> - представлен в виде хоккейной шайбы </w:t>
      </w:r>
      <w:r w:rsidR="00631D04" w:rsidRPr="0007731B">
        <w:rPr>
          <w:noProof/>
          <w:lang w:val="ru-RU"/>
        </w:rPr>
        <w:t>толщиной 2,54 см (1 дюйм), диаметром 7,62 см (3 дюйма) и весом 156—170 граммов с нанесённым на неё индивидуальным номером (от 1 до 15).</w:t>
      </w:r>
      <w:r w:rsidR="0007731B" w:rsidRPr="0007731B">
        <w:rPr>
          <w:noProof/>
          <w:lang w:val="ru-RU"/>
        </w:rPr>
        <w:t xml:space="preserve"> </w:t>
      </w:r>
      <w:r w:rsidR="0007731B">
        <w:rPr>
          <w:noProof/>
          <w:lang w:val="ru-RU"/>
        </w:rPr>
        <w:t>Так как шайб 15, а ячеек под них 16, команды должны быть готовы что одна из ячеек будет пустой, и в неё ставить шайбу не нужно.</w:t>
      </w:r>
    </w:p>
    <w:p w14:paraId="4BF0DCEC" w14:textId="30703AFC" w:rsidR="00014472" w:rsidRDefault="00014472" w:rsidP="00014472">
      <w:pPr>
        <w:pStyle w:val="Sectiontext"/>
        <w:ind w:left="0"/>
        <w:jc w:val="center"/>
        <w:rPr>
          <w:noProof/>
          <w:lang w:val="ru-RU"/>
        </w:rPr>
      </w:pPr>
      <w:r>
        <w:rPr>
          <w:rFonts w:ascii="Arial" w:hAnsi="Arial" w:cs="Arial"/>
          <w:noProof/>
          <w:color w:val="202122"/>
          <w:sz w:val="21"/>
          <w:szCs w:val="21"/>
          <w:shd w:val="clear" w:color="auto" w:fill="FFFFFF"/>
          <w:lang w:val="ru-RU" w:eastAsia="ru-RU"/>
        </w:rPr>
        <w:drawing>
          <wp:inline distT="0" distB="0" distL="0" distR="0" wp14:anchorId="0D846529" wp14:editId="153B38E0">
            <wp:extent cx="3124200" cy="2806898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06" t="10322" r="38319" b="15484"/>
                    <a:stretch/>
                  </pic:blipFill>
                  <pic:spPr bwMode="auto">
                    <a:xfrm>
                      <a:off x="0" y="0"/>
                      <a:ext cx="3130963" cy="2812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5C9B75" w14:textId="199167AC" w:rsidR="00014472" w:rsidRPr="004F7A2E" w:rsidRDefault="00CE2A4C" w:rsidP="00631D04">
      <w:pPr>
        <w:pStyle w:val="Sectiontext"/>
        <w:ind w:left="0"/>
        <w:rPr>
          <w:noProof/>
          <w:color w:val="C00000"/>
          <w:sz w:val="44"/>
          <w:szCs w:val="44"/>
          <w:lang w:val="ru-RU"/>
        </w:rPr>
      </w:pPr>
      <w:r w:rsidRPr="004F7A2E">
        <w:rPr>
          <w:color w:val="C00000"/>
          <w:sz w:val="44"/>
          <w:szCs w:val="44"/>
          <w:lang w:val="ru-RU"/>
        </w:rPr>
        <w:t xml:space="preserve">Шайба считается расположенной в ячейке если её края не выходят за </w:t>
      </w:r>
      <w:r w:rsidR="002507DF">
        <w:rPr>
          <w:color w:val="C00000"/>
          <w:sz w:val="44"/>
          <w:szCs w:val="44"/>
          <w:lang w:val="ru-RU"/>
        </w:rPr>
        <w:t>внешние</w:t>
      </w:r>
      <w:r w:rsidRPr="004F7A2E">
        <w:rPr>
          <w:color w:val="C00000"/>
          <w:sz w:val="44"/>
          <w:szCs w:val="44"/>
          <w:lang w:val="ru-RU"/>
        </w:rPr>
        <w:t xml:space="preserve"> рамки ячейки!</w:t>
      </w:r>
    </w:p>
    <w:p w14:paraId="557ADA6F" w14:textId="090FDBCF" w:rsidR="00CE2A4C" w:rsidRDefault="00290D0A">
      <w:pPr>
        <w:rPr>
          <w:noProof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1" allowOverlap="1" wp14:anchorId="56DB7FAA" wp14:editId="10B8811C">
            <wp:simplePos x="0" y="0"/>
            <wp:positionH relativeFrom="column">
              <wp:posOffset>-691515</wp:posOffset>
            </wp:positionH>
            <wp:positionV relativeFrom="paragraph">
              <wp:posOffset>242570</wp:posOffset>
            </wp:positionV>
            <wp:extent cx="2362200" cy="1782445"/>
            <wp:effectExtent l="0" t="0" r="0" b="8255"/>
            <wp:wrapNone/>
            <wp:docPr id="31564" name="Picture 31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66" t="11873" r="32870" b="10767"/>
                    <a:stretch/>
                  </pic:blipFill>
                  <pic:spPr bwMode="auto">
                    <a:xfrm>
                      <a:off x="0" y="0"/>
                      <a:ext cx="2362200" cy="178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1" allowOverlap="1" wp14:anchorId="47A033C7" wp14:editId="316D8746">
            <wp:simplePos x="0" y="0"/>
            <wp:positionH relativeFrom="column">
              <wp:posOffset>1756410</wp:posOffset>
            </wp:positionH>
            <wp:positionV relativeFrom="paragraph">
              <wp:posOffset>243840</wp:posOffset>
            </wp:positionV>
            <wp:extent cx="2339340" cy="1783715"/>
            <wp:effectExtent l="0" t="0" r="3810" b="6985"/>
            <wp:wrapNone/>
            <wp:docPr id="31560" name="Picture 31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53" t="7743" r="23832" b="8387"/>
                    <a:stretch/>
                  </pic:blipFill>
                  <pic:spPr bwMode="auto">
                    <a:xfrm>
                      <a:off x="0" y="0"/>
                      <a:ext cx="2339340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0384" behindDoc="1" locked="0" layoutInCell="1" allowOverlap="1" wp14:anchorId="29C96365" wp14:editId="40703C70">
            <wp:simplePos x="0" y="0"/>
            <wp:positionH relativeFrom="column">
              <wp:posOffset>4185285</wp:posOffset>
            </wp:positionH>
            <wp:positionV relativeFrom="paragraph">
              <wp:posOffset>163887</wp:posOffset>
            </wp:positionV>
            <wp:extent cx="2362200" cy="1861127"/>
            <wp:effectExtent l="0" t="0" r="0" b="635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34" t="8536" r="33645" b="21194"/>
                    <a:stretch/>
                  </pic:blipFill>
                  <pic:spPr bwMode="auto">
                    <a:xfrm>
                      <a:off x="0" y="0"/>
                      <a:ext cx="2364734" cy="1863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E5763A" w14:textId="24306D8D" w:rsidR="00014472" w:rsidRDefault="00290D0A">
      <w:pPr>
        <w:rPr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2432" behindDoc="0" locked="0" layoutInCell="1" allowOverlap="1" wp14:anchorId="70E77198" wp14:editId="6945F3D2">
            <wp:simplePos x="0" y="0"/>
            <wp:positionH relativeFrom="column">
              <wp:posOffset>937260</wp:posOffset>
            </wp:positionH>
            <wp:positionV relativeFrom="paragraph">
              <wp:posOffset>1099185</wp:posOffset>
            </wp:positionV>
            <wp:extent cx="914400" cy="914400"/>
            <wp:effectExtent l="0" t="0" r="0" b="0"/>
            <wp:wrapNone/>
            <wp:docPr id="6" name="Graphic 6" descr="Check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2" name="Graphic 31562" descr="Checkmark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0752" behindDoc="0" locked="0" layoutInCell="1" allowOverlap="1" wp14:anchorId="4D8A5CBC" wp14:editId="765F57AF">
            <wp:simplePos x="0" y="0"/>
            <wp:positionH relativeFrom="column">
              <wp:posOffset>3360420</wp:posOffset>
            </wp:positionH>
            <wp:positionV relativeFrom="paragraph">
              <wp:posOffset>1099185</wp:posOffset>
            </wp:positionV>
            <wp:extent cx="914400" cy="914400"/>
            <wp:effectExtent l="0" t="0" r="0" b="0"/>
            <wp:wrapNone/>
            <wp:docPr id="31562" name="Graphic 31562" descr="Checkmar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2" name="Graphic 31562" descr="Checkmark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388F">
        <w:rPr>
          <w:noProof/>
          <w:lang w:val="ru-RU" w:eastAsia="ru-RU"/>
        </w:rPr>
        <w:drawing>
          <wp:anchor distT="0" distB="0" distL="114300" distR="114300" simplePos="0" relativeHeight="251849728" behindDoc="0" locked="0" layoutInCell="1" allowOverlap="1" wp14:anchorId="4A6FC689" wp14:editId="4ED258A2">
            <wp:simplePos x="0" y="0"/>
            <wp:positionH relativeFrom="column">
              <wp:posOffset>5752465</wp:posOffset>
            </wp:positionH>
            <wp:positionV relativeFrom="paragraph">
              <wp:posOffset>1103630</wp:posOffset>
            </wp:positionV>
            <wp:extent cx="914400" cy="914400"/>
            <wp:effectExtent l="0" t="0" r="0" b="0"/>
            <wp:wrapNone/>
            <wp:docPr id="31563" name="Graphic 31563" descr="Clo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63" name="Graphic 31563" descr="Clos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4472">
        <w:rPr>
          <w:lang w:val="ru-RU"/>
        </w:rPr>
        <w:br w:type="page"/>
      </w:r>
    </w:p>
    <w:p w14:paraId="23A3545B" w14:textId="623034FE" w:rsidR="00014472" w:rsidRPr="00E30393" w:rsidRDefault="00014472" w:rsidP="00014472">
      <w:pPr>
        <w:rPr>
          <w:lang w:val="ru-RU"/>
        </w:rPr>
      </w:pPr>
      <w:r>
        <w:rPr>
          <w:lang w:val="ru-RU"/>
        </w:rPr>
        <w:lastRenderedPageBreak/>
        <w:t xml:space="preserve">Цифры, обозначающие номер шайбы, будут представлены в виде белых цифр на чёрном фоне шрифтом </w:t>
      </w:r>
      <w:r>
        <w:rPr>
          <w:lang w:val="en-US"/>
        </w:rPr>
        <w:t>Arial</w:t>
      </w:r>
      <w:r w:rsidRPr="00905ADC">
        <w:rPr>
          <w:lang w:val="ru-RU"/>
        </w:rPr>
        <w:t xml:space="preserve"> </w:t>
      </w:r>
      <w:r>
        <w:rPr>
          <w:lang w:val="en-US"/>
        </w:rPr>
        <w:t>Black</w:t>
      </w:r>
      <w:r>
        <w:rPr>
          <w:lang w:val="ru-RU"/>
        </w:rPr>
        <w:t xml:space="preserve"> и 100-м </w:t>
      </w:r>
      <w:r w:rsidR="00F97AB3">
        <w:rPr>
          <w:lang w:val="ru-RU"/>
        </w:rPr>
        <w:t>мером</w:t>
      </w:r>
      <w:r w:rsidRPr="00E30393">
        <w:rPr>
          <w:lang w:val="ru-RU"/>
        </w:rPr>
        <w:t xml:space="preserve">. </w:t>
      </w:r>
      <w:r>
        <w:rPr>
          <w:lang w:val="ru-RU"/>
        </w:rPr>
        <w:t>Примеры паттернов этих цифр представлены ниже. Данные цифры будут приклеены с одной стороны шайбы и будут направлены вверх.</w:t>
      </w:r>
    </w:p>
    <w:p w14:paraId="4BE7FA74" w14:textId="77777777" w:rsidR="00014472" w:rsidRPr="002A1BF2" w:rsidRDefault="00014472" w:rsidP="00014472">
      <w:pPr>
        <w:pStyle w:val="Sectiontext"/>
        <w:rPr>
          <w:lang w:val="ru-RU"/>
        </w:rPr>
      </w:pPr>
    </w:p>
    <w:tbl>
      <w:tblPr>
        <w:tblStyle w:val="ad"/>
        <w:tblW w:w="5556" w:type="dxa"/>
        <w:jc w:val="center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2884"/>
        <w:gridCol w:w="2884"/>
      </w:tblGrid>
      <w:tr w:rsidR="00014472" w:rsidRPr="00465E31" w14:paraId="7C57FEA7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1D80145A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55997CDD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6</w:t>
            </w:r>
          </w:p>
        </w:tc>
      </w:tr>
      <w:tr w:rsidR="00014472" w:rsidRPr="00465E31" w14:paraId="7CBE514A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56D13ABD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2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33C7380E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7</w:t>
            </w:r>
          </w:p>
        </w:tc>
      </w:tr>
      <w:tr w:rsidR="00014472" w:rsidRPr="00465E31" w14:paraId="661E5B55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2C418CC7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3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69C282BC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8</w:t>
            </w:r>
          </w:p>
        </w:tc>
      </w:tr>
      <w:tr w:rsidR="00014472" w:rsidRPr="00465E31" w14:paraId="24EE8DE4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35A2C171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4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3FE3E5AA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9</w:t>
            </w:r>
          </w:p>
        </w:tc>
      </w:tr>
      <w:tr w:rsidR="00014472" w:rsidRPr="00465E31" w14:paraId="757F33CE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6EC62337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lastRenderedPageBreak/>
              <w:t>5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4241E872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10</w:t>
            </w:r>
          </w:p>
        </w:tc>
      </w:tr>
      <w:tr w:rsidR="00014472" w:rsidRPr="00465E31" w14:paraId="03B0AE8C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2BF3503C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11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3059E4F1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14</w:t>
            </w:r>
          </w:p>
        </w:tc>
      </w:tr>
      <w:tr w:rsidR="00014472" w:rsidRPr="00465E31" w14:paraId="652EB67C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2C24DECB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12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1D83D27D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15</w:t>
            </w:r>
          </w:p>
        </w:tc>
      </w:tr>
      <w:tr w:rsidR="00014472" w:rsidRPr="00E30393" w14:paraId="6E17298B" w14:textId="77777777" w:rsidTr="002C7E01">
        <w:trPr>
          <w:trHeight w:val="2778"/>
          <w:jc w:val="center"/>
        </w:trPr>
        <w:tc>
          <w:tcPr>
            <w:tcW w:w="2778" w:type="dxa"/>
            <w:shd w:val="clear" w:color="auto" w:fill="000000" w:themeFill="text1"/>
            <w:vAlign w:val="center"/>
          </w:tcPr>
          <w:p w14:paraId="4C1BB246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  <w:r w:rsidRPr="00465E31"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  <w:t>13</w:t>
            </w:r>
          </w:p>
        </w:tc>
        <w:tc>
          <w:tcPr>
            <w:tcW w:w="2778" w:type="dxa"/>
            <w:shd w:val="clear" w:color="auto" w:fill="000000" w:themeFill="text1"/>
            <w:vAlign w:val="center"/>
          </w:tcPr>
          <w:p w14:paraId="5D93119A" w14:textId="77777777" w:rsidR="00014472" w:rsidRPr="00465E31" w:rsidRDefault="00014472" w:rsidP="002C7E01">
            <w:pPr>
              <w:jc w:val="center"/>
              <w:rPr>
                <w:rFonts w:ascii="Arial Black" w:hAnsi="Arial Black"/>
                <w:color w:val="FFFFFF" w:themeColor="background1"/>
                <w:sz w:val="200"/>
                <w:szCs w:val="200"/>
                <w:highlight w:val="black"/>
              </w:rPr>
            </w:pPr>
          </w:p>
        </w:tc>
      </w:tr>
    </w:tbl>
    <w:p w14:paraId="17983D7E" w14:textId="71D759BD" w:rsidR="00014472" w:rsidRDefault="00014472">
      <w:pPr>
        <w:rPr>
          <w:lang w:val="ru-RU"/>
        </w:rPr>
      </w:pPr>
    </w:p>
    <w:p w14:paraId="6D9A8F5C" w14:textId="77777777" w:rsidR="00014472" w:rsidRDefault="00014472">
      <w:pPr>
        <w:rPr>
          <w:lang w:val="ru-RU"/>
        </w:rPr>
      </w:pPr>
      <w:r>
        <w:rPr>
          <w:lang w:val="ru-RU"/>
        </w:rPr>
        <w:br w:type="page"/>
      </w:r>
    </w:p>
    <w:p w14:paraId="3D86A792" w14:textId="77777777" w:rsidR="00616EAA" w:rsidRPr="00572F2E" w:rsidRDefault="00616EAA">
      <w:pPr>
        <w:rPr>
          <w:lang w:val="ru-RU"/>
        </w:rPr>
      </w:pPr>
    </w:p>
    <w:p w14:paraId="467BC4EB" w14:textId="77777777" w:rsidR="00616EAA" w:rsidRPr="00616EAA" w:rsidRDefault="00616EAA" w:rsidP="00616EAA">
      <w:pPr>
        <w:pStyle w:val="1"/>
        <w:rPr>
          <w:lang w:val="ru-RU"/>
        </w:rPr>
      </w:pPr>
      <w:bookmarkStart w:id="10" w:name="_Toc528701828"/>
      <w:bookmarkStart w:id="11" w:name="_Toc530039026"/>
      <w:bookmarkStart w:id="12" w:name="_Hlk51569590"/>
      <w:r>
        <w:rPr>
          <w:lang w:val="ru-RU"/>
        </w:rPr>
        <w:t>Среда для ОЦЕНКИ выполнения конкурсных заданий чемпионата</w:t>
      </w:r>
      <w:bookmarkEnd w:id="10"/>
      <w:bookmarkEnd w:id="11"/>
    </w:p>
    <w:bookmarkEnd w:id="12"/>
    <w:p w14:paraId="06EF4EAF" w14:textId="72CBAE22" w:rsidR="00616EAA" w:rsidRPr="00A17D56" w:rsidRDefault="00A17D56" w:rsidP="00616EAA">
      <w:pPr>
        <w:pStyle w:val="Sectiontext"/>
        <w:spacing w:after="0"/>
        <w:rPr>
          <w:lang w:val="ru-RU"/>
        </w:rPr>
      </w:pPr>
      <w:r>
        <w:rPr>
          <w:lang w:val="ru-RU"/>
        </w:rPr>
        <w:t xml:space="preserve"> </w:t>
      </w:r>
    </w:p>
    <w:p w14:paraId="23AC5705" w14:textId="3D10BFAF" w:rsidR="008A55D0" w:rsidRPr="00616EAA" w:rsidRDefault="008A55D0" w:rsidP="008A55D0">
      <w:pPr>
        <w:pStyle w:val="a0"/>
        <w:spacing w:after="120" w:line="240" w:lineRule="auto"/>
        <w:rPr>
          <w:lang w:val="ru-RU"/>
        </w:rPr>
      </w:pPr>
      <w:r>
        <w:rPr>
          <w:lang w:val="ru-RU"/>
        </w:rPr>
        <w:t>Прочный гладкий твердый пол белого цвета рабочей среды для одной команды (площадки) создается путем выполнения следующих операций:</w:t>
      </w:r>
    </w:p>
    <w:p w14:paraId="2593261F" w14:textId="5EF0922B" w:rsidR="008A55D0" w:rsidRPr="00616EAA" w:rsidRDefault="008A55D0" w:rsidP="008A55D0">
      <w:pPr>
        <w:pStyle w:val="21"/>
        <w:spacing w:after="120" w:line="240" w:lineRule="auto"/>
        <w:rPr>
          <w:lang w:val="ru-RU"/>
        </w:rPr>
      </w:pPr>
      <w:r>
        <w:rPr>
          <w:lang w:val="ru-RU"/>
        </w:rPr>
        <w:t>Разрезание соединений на шкантах вдоль двух сторон центральных белых плит МДФ размером</w:t>
      </w:r>
      <w:r w:rsidRPr="008A55D0">
        <w:rPr>
          <w:lang w:val="ru-RU"/>
        </w:rPr>
        <w:t xml:space="preserve"> 2000</w:t>
      </w:r>
      <w:r>
        <w:rPr>
          <w:lang w:val="ru-RU"/>
        </w:rPr>
        <w:t xml:space="preserve"> x 2</w:t>
      </w:r>
      <w:r w:rsidRPr="008A55D0">
        <w:rPr>
          <w:lang w:val="ru-RU"/>
        </w:rPr>
        <w:t>00</w:t>
      </w:r>
      <w:r>
        <w:rPr>
          <w:lang w:val="ru-RU"/>
        </w:rPr>
        <w:t>0 x 19 мм и одной стороны концевых белых плит МДФ.</w:t>
      </w:r>
    </w:p>
    <w:p w14:paraId="192A3BCC" w14:textId="77777777" w:rsidR="008A55D0" w:rsidRPr="00616EAA" w:rsidRDefault="008A55D0" w:rsidP="008A55D0">
      <w:pPr>
        <w:pStyle w:val="21"/>
        <w:spacing w:after="120" w:line="240" w:lineRule="auto"/>
        <w:rPr>
          <w:lang w:val="ru-RU"/>
        </w:rPr>
      </w:pPr>
      <w:r>
        <w:rPr>
          <w:lang w:val="ru-RU"/>
        </w:rPr>
        <w:t>Укладка четырех плит МДФ на пол.</w:t>
      </w:r>
    </w:p>
    <w:p w14:paraId="0444ADFF" w14:textId="77777777" w:rsidR="008A55D0" w:rsidRPr="00FB0611" w:rsidRDefault="008A55D0" w:rsidP="008A55D0">
      <w:pPr>
        <w:pStyle w:val="21"/>
        <w:spacing w:after="120" w:line="240" w:lineRule="auto"/>
        <w:rPr>
          <w:lang w:val="ru-RU"/>
        </w:rPr>
      </w:pPr>
      <w:r>
        <w:rPr>
          <w:lang w:val="ru-RU"/>
        </w:rPr>
        <w:t>Вставка стыковых накладок из фанеры.</w:t>
      </w:r>
    </w:p>
    <w:p w14:paraId="59D3BB8B" w14:textId="5A359E45" w:rsidR="008A55D0" w:rsidRPr="00463167" w:rsidRDefault="008A55D0" w:rsidP="008A55D0">
      <w:pPr>
        <w:pStyle w:val="21"/>
        <w:spacing w:after="120" w:line="240" w:lineRule="auto"/>
      </w:pPr>
      <w:r>
        <w:rPr>
          <w:lang w:val="ru-RU"/>
        </w:rPr>
        <w:t>Сдвигание плит вместе.</w:t>
      </w:r>
    </w:p>
    <w:p w14:paraId="5605AEBB" w14:textId="615E70FF" w:rsidR="00463167" w:rsidRDefault="00463167" w:rsidP="008A55D0">
      <w:pPr>
        <w:pStyle w:val="21"/>
        <w:spacing w:after="120" w:line="240" w:lineRule="auto"/>
      </w:pPr>
      <w:r>
        <w:rPr>
          <w:lang w:val="ru-RU"/>
        </w:rPr>
        <w:t>Высота стенок поля 25см.</w:t>
      </w:r>
    </w:p>
    <w:p w14:paraId="10035842" w14:textId="5F94DAA8" w:rsidR="00616EAA" w:rsidRDefault="000D28D8" w:rsidP="007F32BB">
      <w:pPr>
        <w:pStyle w:val="Sectiontext"/>
        <w:ind w:hanging="851"/>
        <w:jc w:val="center"/>
      </w:pPr>
      <w:r>
        <w:rPr>
          <w:rFonts w:cstheme="minorHAnsi"/>
          <w:noProof/>
          <w:lang w:val="ru-RU" w:eastAsia="ru-RU"/>
        </w:rPr>
        <w:drawing>
          <wp:inline distT="0" distB="0" distL="0" distR="0" wp14:anchorId="171754F5" wp14:editId="52CA23E4">
            <wp:extent cx="5773420" cy="3667993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5" r="19081" b="5143"/>
                    <a:stretch/>
                  </pic:blipFill>
                  <pic:spPr bwMode="auto">
                    <a:xfrm>
                      <a:off x="0" y="0"/>
                      <a:ext cx="5790811" cy="3679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3767D3" w14:textId="4E2EBCD1" w:rsidR="00905ADC" w:rsidRPr="007F32BB" w:rsidRDefault="00616EAA" w:rsidP="007F32BB">
      <w:pPr>
        <w:pStyle w:val="Sectiontext"/>
        <w:rPr>
          <w:i/>
          <w:lang w:val="ru-RU"/>
        </w:rPr>
      </w:pPr>
      <w:r w:rsidRPr="00D70803">
        <w:rPr>
          <w:i/>
          <w:lang w:val="ru-RU"/>
        </w:rPr>
        <w:t>Выше на рисунке показано пространство для одной базовой команды</w:t>
      </w:r>
      <w:r w:rsidR="00D73056">
        <w:rPr>
          <w:i/>
          <w:lang w:val="ru-RU"/>
        </w:rPr>
        <w:t>,</w:t>
      </w:r>
      <w:r w:rsidRPr="00D70803">
        <w:rPr>
          <w:i/>
          <w:lang w:val="ru-RU"/>
        </w:rPr>
        <w:t xml:space="preserve"> включая среду выполнения конкурсного задания для использования одной командой</w:t>
      </w:r>
      <w:r w:rsidR="003B4DE9">
        <w:rPr>
          <w:i/>
          <w:lang w:val="ru-RU"/>
        </w:rPr>
        <w:t>.</w:t>
      </w:r>
    </w:p>
    <w:p w14:paraId="4FC6DC23" w14:textId="7AE048A2" w:rsidR="00225DB2" w:rsidRDefault="00463167" w:rsidP="008D52C3">
      <w:pPr>
        <w:ind w:left="-284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22058F8D" wp14:editId="760FE0F2">
            <wp:extent cx="6432550" cy="5871455"/>
            <wp:effectExtent l="0" t="0" r="635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0825" cy="5879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953B0" w14:textId="77777777" w:rsidR="00095303" w:rsidRDefault="00225DB2" w:rsidP="009D4C53">
      <w:pPr>
        <w:jc w:val="center"/>
        <w:rPr>
          <w:lang w:val="ru-RU"/>
        </w:rPr>
      </w:pPr>
      <w:r>
        <w:rPr>
          <w:lang w:val="ru-RU"/>
        </w:rPr>
        <w:t>Схема застройки поля</w:t>
      </w:r>
    </w:p>
    <w:p w14:paraId="581BB182" w14:textId="60C3B526" w:rsidR="00616EAA" w:rsidRPr="000A73D4" w:rsidRDefault="00147F1B" w:rsidP="009D4C53">
      <w:pPr>
        <w:jc w:val="center"/>
        <w:rPr>
          <w:lang w:val="ru-RU"/>
        </w:rPr>
      </w:pPr>
      <w:r>
        <w:rPr>
          <w:lang w:val="ru-RU"/>
        </w:rPr>
        <w:br w:type="page"/>
      </w:r>
    </w:p>
    <w:p w14:paraId="3975AC7B" w14:textId="77777777" w:rsidR="00616EAA" w:rsidRPr="00616EAA" w:rsidRDefault="00616EAA" w:rsidP="00616EAA">
      <w:pPr>
        <w:pStyle w:val="1"/>
        <w:rPr>
          <w:lang w:val="ru-RU"/>
        </w:rPr>
      </w:pPr>
      <w:bookmarkStart w:id="13" w:name="_Toc528701829"/>
      <w:bookmarkStart w:id="14" w:name="_Toc530039027"/>
      <w:bookmarkStart w:id="15" w:name="_Hlk51569606"/>
      <w:r>
        <w:rPr>
          <w:lang w:val="ru-RU"/>
        </w:rPr>
        <w:lastRenderedPageBreak/>
        <w:t>Компьютеры/инструменты, располагающиеся в конкурсном пространстве конкурсанта</w:t>
      </w:r>
      <w:bookmarkEnd w:id="13"/>
      <w:bookmarkEnd w:id="14"/>
    </w:p>
    <w:bookmarkEnd w:id="15"/>
    <w:p w14:paraId="7266C5DE" w14:textId="77777777" w:rsidR="00616EAA" w:rsidRPr="00616EAA" w:rsidRDefault="00616EAA" w:rsidP="00616EAA">
      <w:pPr>
        <w:pStyle w:val="a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В конкурсном пространстве команды могут иметь </w:t>
      </w:r>
      <w:r w:rsidRPr="00635C16">
        <w:rPr>
          <w:b/>
          <w:lang w:val="ru-RU"/>
        </w:rPr>
        <w:t>не более</w:t>
      </w:r>
      <w:r w:rsidR="00674650">
        <w:rPr>
          <w:b/>
          <w:lang w:val="ru-RU"/>
        </w:rPr>
        <w:t xml:space="preserve"> </w:t>
      </w:r>
      <w:r>
        <w:rPr>
          <w:lang w:val="ru-RU"/>
        </w:rPr>
        <w:t>двух переносных компьютеров.</w:t>
      </w:r>
      <w:r w:rsidR="00674650">
        <w:rPr>
          <w:lang w:val="ru-RU"/>
        </w:rPr>
        <w:t xml:space="preserve"> </w:t>
      </w:r>
    </w:p>
    <w:p w14:paraId="6BC1D805" w14:textId="77777777" w:rsidR="00616EAA" w:rsidRPr="00616EAA" w:rsidRDefault="00616EAA" w:rsidP="00616EAA">
      <w:pPr>
        <w:pStyle w:val="a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В конкурсном пространстве команды могут использовать </w:t>
      </w:r>
      <w:r w:rsidRPr="00635C16">
        <w:rPr>
          <w:b/>
          <w:lang w:val="ru-RU"/>
        </w:rPr>
        <w:t>не более</w:t>
      </w:r>
      <w:r w:rsidR="00674650">
        <w:rPr>
          <w:b/>
          <w:lang w:val="ru-RU"/>
        </w:rPr>
        <w:t xml:space="preserve"> </w:t>
      </w:r>
      <w:r>
        <w:rPr>
          <w:lang w:val="ru-RU"/>
        </w:rPr>
        <w:t xml:space="preserve">двух USB флэш-накопителей. </w:t>
      </w:r>
    </w:p>
    <w:p w14:paraId="06893A1F" w14:textId="29A23F00" w:rsidR="00616EAA" w:rsidRPr="00137D80" w:rsidRDefault="00616EAA" w:rsidP="00616EAA">
      <w:pPr>
        <w:pStyle w:val="a0"/>
        <w:ind w:left="1135" w:hanging="284"/>
        <w:contextualSpacing w:val="0"/>
        <w:rPr>
          <w:lang w:val="ru-RU"/>
        </w:rPr>
      </w:pPr>
      <w:r w:rsidRPr="00137D80">
        <w:rPr>
          <w:lang w:val="ru-RU"/>
        </w:rPr>
        <w:t xml:space="preserve">Конкурсанты </w:t>
      </w:r>
      <w:r w:rsidRPr="00137D80">
        <w:rPr>
          <w:b/>
          <w:lang w:val="ru-RU"/>
        </w:rPr>
        <w:t>ДОЛЖНЫ ВНЕСТИ</w:t>
      </w:r>
      <w:r w:rsidRPr="00137D80">
        <w:rPr>
          <w:lang w:val="ru-RU"/>
        </w:rPr>
        <w:t xml:space="preserve"> свои переносные компьютеры и USB флэш-накопители в конкурсное пространство в день ознакомления (С-2), и эти элементы оборудования </w:t>
      </w:r>
      <w:r w:rsidRPr="00137D80">
        <w:rPr>
          <w:b/>
          <w:lang w:val="ru-RU"/>
        </w:rPr>
        <w:t>НЕ ДОЛЖНЫ ни на какое время ПОКИДАТЬ</w:t>
      </w:r>
      <w:r w:rsidRPr="00137D80">
        <w:rPr>
          <w:lang w:val="ru-RU"/>
        </w:rPr>
        <w:t xml:space="preserve"> пределы конкурсного пространства вплоть до окончания конкурсного дня №</w:t>
      </w:r>
      <w:r w:rsidR="00BC35EF" w:rsidRPr="00137D80">
        <w:rPr>
          <w:lang w:val="ru-RU"/>
        </w:rPr>
        <w:t> </w:t>
      </w:r>
      <w:r w:rsidR="002C7E01" w:rsidRPr="00137D80">
        <w:rPr>
          <w:lang w:val="ru-RU"/>
        </w:rPr>
        <w:t>3</w:t>
      </w:r>
      <w:r w:rsidRPr="00137D80">
        <w:rPr>
          <w:lang w:val="ru-RU"/>
        </w:rPr>
        <w:t>.</w:t>
      </w:r>
    </w:p>
    <w:p w14:paraId="598765F1" w14:textId="77777777" w:rsidR="00616EAA" w:rsidRPr="00616EAA" w:rsidRDefault="00616EAA" w:rsidP="00616EAA">
      <w:pPr>
        <w:pStyle w:val="a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Конкурсантам </w:t>
      </w:r>
      <w:r w:rsidRPr="00635C16">
        <w:rPr>
          <w:b/>
          <w:lang w:val="ru-RU"/>
        </w:rPr>
        <w:t>НЕ РАЗРЕШАЕТСЯ</w:t>
      </w:r>
      <w:r>
        <w:rPr>
          <w:lang w:val="ru-RU"/>
        </w:rPr>
        <w:t xml:space="preserve"> приносить в конкурсное пространство сотовые/мобильные телефоны, планшеты или иные телекоммуникационные устройства.</w:t>
      </w:r>
      <w:r w:rsidR="00674650">
        <w:rPr>
          <w:lang w:val="ru-RU"/>
        </w:rPr>
        <w:t xml:space="preserve"> </w:t>
      </w:r>
    </w:p>
    <w:p w14:paraId="3A5EAE9C" w14:textId="77777777" w:rsidR="00616EAA" w:rsidRPr="00616EAA" w:rsidRDefault="00616EAA" w:rsidP="00616EAA">
      <w:pPr>
        <w:pStyle w:val="a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Конкурсантам </w:t>
      </w:r>
      <w:r w:rsidRPr="00635C16">
        <w:rPr>
          <w:b/>
          <w:lang w:val="ru-RU"/>
        </w:rPr>
        <w:t>НЕ РАЗРЕШАЕТСЯ</w:t>
      </w:r>
      <w:r>
        <w:rPr>
          <w:lang w:val="ru-RU"/>
        </w:rPr>
        <w:t xml:space="preserve"> иметь доступ в Интернет, пока они находится в пространстве чемпионата.</w:t>
      </w:r>
    </w:p>
    <w:p w14:paraId="5D5D6B44" w14:textId="77777777" w:rsidR="00616EAA" w:rsidRPr="00616EAA" w:rsidRDefault="00616EAA" w:rsidP="00616EAA">
      <w:pPr>
        <w:pStyle w:val="a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Конкурсантам </w:t>
      </w:r>
      <w:r w:rsidRPr="00635C16">
        <w:rPr>
          <w:b/>
          <w:lang w:val="ru-RU"/>
        </w:rPr>
        <w:t xml:space="preserve">разрешается </w:t>
      </w:r>
      <w:r w:rsidR="00492614">
        <w:rPr>
          <w:b/>
          <w:lang w:val="ru-RU"/>
        </w:rPr>
        <w:t xml:space="preserve">ИСПОЛЬЗОВАТЬ </w:t>
      </w:r>
      <w:r>
        <w:rPr>
          <w:lang w:val="ru-RU"/>
        </w:rPr>
        <w:t>программные файлы, которые они создали во время подготовки к выполнению своих конкурсных заданий.</w:t>
      </w:r>
    </w:p>
    <w:p w14:paraId="63E8EC50" w14:textId="77777777" w:rsidR="00616EAA" w:rsidRPr="00616EAA" w:rsidRDefault="00616EAA" w:rsidP="00616EAA">
      <w:pPr>
        <w:pStyle w:val="a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Как указано в Техническом описании: </w:t>
      </w:r>
      <w:r w:rsidR="00BC35EF">
        <w:rPr>
          <w:lang w:val="ru-RU"/>
        </w:rPr>
        <w:t>к</w:t>
      </w:r>
      <w:r>
        <w:rPr>
          <w:lang w:val="ru-RU"/>
        </w:rPr>
        <w:t>онкурсанты могут принести ящик для инструментов объемом не более 1 кубического метра.</w:t>
      </w:r>
    </w:p>
    <w:p w14:paraId="79BEA661" w14:textId="77777777" w:rsidR="00616EAA" w:rsidRPr="00616EAA" w:rsidRDefault="00616EAA" w:rsidP="00616EAA">
      <w:pPr>
        <w:pStyle w:val="Sectiontext"/>
        <w:ind w:left="1134"/>
        <w:rPr>
          <w:lang w:val="ru-RU"/>
        </w:rPr>
      </w:pPr>
      <w:r w:rsidRPr="00FE1E3B">
        <w:rPr>
          <w:b/>
          <w:lang w:val="ru-RU"/>
        </w:rPr>
        <w:t>ПРИМЕЧАНИЕ</w:t>
      </w:r>
      <w:r w:rsidR="00BC35EF">
        <w:rPr>
          <w:b/>
          <w:lang w:val="ru-RU"/>
        </w:rPr>
        <w:t>:</w:t>
      </w:r>
      <w:r>
        <w:rPr>
          <w:lang w:val="ru-RU"/>
        </w:rPr>
        <w:t xml:space="preserve"> </w:t>
      </w:r>
      <w:r w:rsidR="00BC35EF">
        <w:rPr>
          <w:lang w:val="ru-RU"/>
        </w:rPr>
        <w:t xml:space="preserve">это </w:t>
      </w:r>
      <w:r>
        <w:rPr>
          <w:lang w:val="ru-RU"/>
        </w:rPr>
        <w:t xml:space="preserve">ограничение максимального размера. Командам рекомендуется приносить инструментальные ящики, размеры которых существенно меньше этой величины. </w:t>
      </w:r>
    </w:p>
    <w:p w14:paraId="2201D7F8" w14:textId="77777777" w:rsidR="00616EAA" w:rsidRPr="00616EAA" w:rsidRDefault="00616EAA" w:rsidP="00616EAA">
      <w:pPr>
        <w:pStyle w:val="Sectiontext"/>
        <w:ind w:left="1134"/>
        <w:rPr>
          <w:lang w:val="ru-RU"/>
        </w:rPr>
      </w:pPr>
      <w:r w:rsidRPr="00FE1E3B">
        <w:rPr>
          <w:b/>
          <w:lang w:val="ru-RU"/>
        </w:rPr>
        <w:t>ПРИМЕЧАНИЕ</w:t>
      </w:r>
      <w:r w:rsidR="00BC35EF">
        <w:rPr>
          <w:b/>
          <w:lang w:val="ru-RU"/>
        </w:rPr>
        <w:t>:</w:t>
      </w:r>
      <w:r>
        <w:rPr>
          <w:lang w:val="ru-RU"/>
        </w:rPr>
        <w:t xml:space="preserve"> </w:t>
      </w:r>
      <w:r w:rsidR="00BC35EF">
        <w:rPr>
          <w:lang w:val="ru-RU"/>
        </w:rPr>
        <w:t xml:space="preserve">при </w:t>
      </w:r>
      <w:r>
        <w:rPr>
          <w:lang w:val="ru-RU"/>
        </w:rPr>
        <w:t xml:space="preserve">расчете </w:t>
      </w:r>
      <w:r w:rsidR="009E4C5D">
        <w:rPr>
          <w:lang w:val="ru-RU"/>
        </w:rPr>
        <w:t>«</w:t>
      </w:r>
      <w:r>
        <w:rPr>
          <w:lang w:val="ru-RU"/>
        </w:rPr>
        <w:t>Размера инструментального ящика</w:t>
      </w:r>
      <w:r w:rsidR="009E4C5D">
        <w:rPr>
          <w:lang w:val="ru-RU"/>
        </w:rPr>
        <w:t>»</w:t>
      </w:r>
      <w:r>
        <w:rPr>
          <w:lang w:val="ru-RU"/>
        </w:rPr>
        <w:t xml:space="preserve"> робот конкурсанта </w:t>
      </w:r>
      <w:r w:rsidRPr="00FE1E3B">
        <w:rPr>
          <w:b/>
          <w:lang w:val="ru-RU"/>
        </w:rPr>
        <w:t>ВКЛЮЧАЕТСЯ</w:t>
      </w:r>
      <w:r>
        <w:rPr>
          <w:lang w:val="ru-RU"/>
        </w:rPr>
        <w:t xml:space="preserve"> в расчет.</w:t>
      </w:r>
    </w:p>
    <w:p w14:paraId="3BC6FAF8" w14:textId="77777777" w:rsidR="00616EAA" w:rsidRPr="00616EAA" w:rsidRDefault="00616EAA" w:rsidP="00616EAA">
      <w:pPr>
        <w:pStyle w:val="a0"/>
        <w:rPr>
          <w:lang w:val="ru-RU"/>
        </w:rPr>
      </w:pPr>
      <w:r>
        <w:rPr>
          <w:lang w:val="ru-RU"/>
        </w:rPr>
        <w:t xml:space="preserve">Как указано в Техническом описании: </w:t>
      </w:r>
      <w:r w:rsidR="00DD381A">
        <w:rPr>
          <w:lang w:val="ru-RU"/>
        </w:rPr>
        <w:t xml:space="preserve">команды </w:t>
      </w:r>
      <w:r>
        <w:rPr>
          <w:lang w:val="ru-RU"/>
        </w:rPr>
        <w:t>могут принести мелкие инструменты для сборки и обслуживания своего Мобильного робототехнического комплекса, даже если эти инструменты отсутствуют в Инфраструктурном листе.</w:t>
      </w:r>
    </w:p>
    <w:p w14:paraId="5B96C692" w14:textId="77777777" w:rsidR="00616EAA" w:rsidRPr="00616EAA" w:rsidRDefault="00616EAA" w:rsidP="00616EAA">
      <w:pPr>
        <w:pStyle w:val="Sectiontext"/>
        <w:ind w:left="1134"/>
        <w:rPr>
          <w:lang w:val="ru-RU"/>
        </w:rPr>
      </w:pPr>
      <w:r>
        <w:rPr>
          <w:lang w:val="ru-RU"/>
        </w:rPr>
        <w:t xml:space="preserve">Например: </w:t>
      </w:r>
      <w:r w:rsidR="00520781">
        <w:rPr>
          <w:lang w:val="ru-RU"/>
        </w:rPr>
        <w:t>отвертки</w:t>
      </w:r>
      <w:r>
        <w:rPr>
          <w:lang w:val="ru-RU"/>
        </w:rPr>
        <w:t>, набор гаечных ключей, плоскогубцы, кусачки и т.</w:t>
      </w:r>
      <w:r w:rsidR="00520781">
        <w:rPr>
          <w:lang w:val="ru-RU"/>
        </w:rPr>
        <w:t> </w:t>
      </w:r>
      <w:r>
        <w:rPr>
          <w:lang w:val="ru-RU"/>
        </w:rPr>
        <w:t>д.</w:t>
      </w:r>
    </w:p>
    <w:p w14:paraId="424CBE02" w14:textId="77777777" w:rsidR="00616EAA" w:rsidRPr="00616EAA" w:rsidRDefault="00616EAA" w:rsidP="00616EAA">
      <w:pPr>
        <w:pStyle w:val="Sectiontext"/>
        <w:ind w:left="1134"/>
        <w:rPr>
          <w:lang w:val="ru-RU"/>
        </w:rPr>
      </w:pPr>
      <w:r w:rsidRPr="00FE1E3B">
        <w:rPr>
          <w:b/>
          <w:lang w:val="ru-RU"/>
        </w:rPr>
        <w:t>ПРИМЕЧАНИЕ</w:t>
      </w:r>
      <w:r w:rsidR="00520781">
        <w:rPr>
          <w:b/>
          <w:lang w:val="ru-RU"/>
        </w:rPr>
        <w:t>:</w:t>
      </w:r>
      <w:r>
        <w:rPr>
          <w:lang w:val="ru-RU"/>
        </w:rPr>
        <w:t xml:space="preserve"> </w:t>
      </w:r>
      <w:r w:rsidR="00520781">
        <w:rPr>
          <w:lang w:val="ru-RU"/>
        </w:rPr>
        <w:t xml:space="preserve">конкурсантам </w:t>
      </w:r>
      <w:r>
        <w:rPr>
          <w:lang w:val="ru-RU"/>
        </w:rPr>
        <w:t xml:space="preserve">на назначенных производственных рабочих станциях разрешается иметь следующие </w:t>
      </w:r>
      <w:r w:rsidR="009E4C5D">
        <w:rPr>
          <w:lang w:val="ru-RU"/>
        </w:rPr>
        <w:t>«</w:t>
      </w:r>
      <w:r>
        <w:rPr>
          <w:lang w:val="ru-RU"/>
        </w:rPr>
        <w:t>Электроинструменты</w:t>
      </w:r>
      <w:r w:rsidR="009E4C5D">
        <w:rPr>
          <w:lang w:val="ru-RU"/>
        </w:rPr>
        <w:t>»</w:t>
      </w:r>
      <w:r>
        <w:rPr>
          <w:lang w:val="ru-RU"/>
        </w:rPr>
        <w:t xml:space="preserve">: </w:t>
      </w:r>
      <w:r w:rsidR="005A45A0">
        <w:rPr>
          <w:lang w:val="ru-RU"/>
        </w:rPr>
        <w:t xml:space="preserve">устройства </w:t>
      </w:r>
      <w:r>
        <w:rPr>
          <w:lang w:val="ru-RU"/>
        </w:rPr>
        <w:t>для зарядки аккумуляторов и аккумуляторные шуруповерты.</w:t>
      </w:r>
    </w:p>
    <w:p w14:paraId="15222CF1" w14:textId="77777777" w:rsidR="00616EAA" w:rsidRPr="00616EAA" w:rsidRDefault="00616EAA" w:rsidP="00616EAA">
      <w:pPr>
        <w:pStyle w:val="Sectiontext"/>
        <w:ind w:left="1134"/>
        <w:rPr>
          <w:lang w:val="ru-RU"/>
        </w:rPr>
      </w:pPr>
      <w:r w:rsidRPr="00FE1E3B">
        <w:rPr>
          <w:b/>
          <w:lang w:val="ru-RU"/>
        </w:rPr>
        <w:t>ПРИМЕЧАНИЕ</w:t>
      </w:r>
      <w:r w:rsidR="00520781">
        <w:rPr>
          <w:b/>
          <w:lang w:val="ru-RU"/>
        </w:rPr>
        <w:t>:</w:t>
      </w:r>
      <w:r>
        <w:rPr>
          <w:lang w:val="ru-RU"/>
        </w:rPr>
        <w:t xml:space="preserve"> </w:t>
      </w:r>
      <w:r w:rsidR="00520781">
        <w:rPr>
          <w:lang w:val="ru-RU"/>
        </w:rPr>
        <w:t xml:space="preserve">командам </w:t>
      </w:r>
      <w:r>
        <w:rPr>
          <w:lang w:val="ru-RU"/>
        </w:rPr>
        <w:t>в своем назначенном рабочем пространстве НЕ разрешается иметь электроинструменты, предназначенные для удаления материала (ножовка, дрель, точильный станок) или оборудование для пайки.</w:t>
      </w:r>
    </w:p>
    <w:p w14:paraId="5B22E7B3" w14:textId="77777777" w:rsidR="00616EAA" w:rsidRPr="00616EAA" w:rsidRDefault="00616EAA" w:rsidP="00616EAA">
      <w:pPr>
        <w:pStyle w:val="Sectiontext"/>
        <w:ind w:left="1134"/>
        <w:rPr>
          <w:lang w:val="ru-RU"/>
        </w:rPr>
      </w:pPr>
      <w:r w:rsidRPr="00FE1E3B">
        <w:rPr>
          <w:b/>
          <w:lang w:val="ru-RU"/>
        </w:rPr>
        <w:t>ПРИМЕЧАНИЕ</w:t>
      </w:r>
      <w:r w:rsidR="00520781">
        <w:rPr>
          <w:b/>
          <w:lang w:val="ru-RU"/>
        </w:rPr>
        <w:t>:</w:t>
      </w:r>
      <w:r>
        <w:rPr>
          <w:lang w:val="ru-RU"/>
        </w:rPr>
        <w:t xml:space="preserve"> </w:t>
      </w:r>
      <w:r w:rsidR="00520781">
        <w:rPr>
          <w:lang w:val="ru-RU"/>
        </w:rPr>
        <w:t xml:space="preserve">необходимо </w:t>
      </w:r>
      <w:r>
        <w:rPr>
          <w:lang w:val="ru-RU"/>
        </w:rPr>
        <w:t>предусмотреть совместно используемое безопасное помещение и инструменты, необходимые для использования безопасного помещения, которые позволят конкурсантам безопасным образом осуществлять операции по удалению материала или работы по пайке, выполнение которых может им понадобиться на рабочей площадке.</w:t>
      </w:r>
    </w:p>
    <w:p w14:paraId="651FA92C" w14:textId="77777777" w:rsidR="00616EAA" w:rsidRPr="00FB0611" w:rsidRDefault="00616EAA" w:rsidP="00616EAA">
      <w:pPr>
        <w:pStyle w:val="a0"/>
        <w:rPr>
          <w:lang w:val="ru-RU"/>
        </w:rPr>
      </w:pPr>
      <w:r>
        <w:rPr>
          <w:lang w:val="ru-RU"/>
        </w:rPr>
        <w:lastRenderedPageBreak/>
        <w:t xml:space="preserve">Как указано в Техническом описании: </w:t>
      </w:r>
      <w:r w:rsidR="00520781">
        <w:rPr>
          <w:lang w:val="ru-RU"/>
        </w:rPr>
        <w:t xml:space="preserve">самодельные </w:t>
      </w:r>
      <w:r>
        <w:rPr>
          <w:lang w:val="ru-RU"/>
        </w:rPr>
        <w:t xml:space="preserve">инструменты </w:t>
      </w:r>
      <w:r w:rsidR="001B7455">
        <w:rPr>
          <w:lang w:val="ru-RU"/>
        </w:rPr>
        <w:t>и (или)</w:t>
      </w:r>
      <w:r>
        <w:rPr>
          <w:lang w:val="ru-RU"/>
        </w:rPr>
        <w:t xml:space="preserve"> инструменты, которые дают командам существенное преимущество </w:t>
      </w:r>
      <w:r w:rsidR="00520781">
        <w:rPr>
          <w:lang w:val="ru-RU"/>
        </w:rPr>
        <w:t xml:space="preserve">перед </w:t>
      </w:r>
      <w:r>
        <w:rPr>
          <w:lang w:val="ru-RU"/>
        </w:rPr>
        <w:t xml:space="preserve">другими командами, может быть удалено по решению </w:t>
      </w:r>
      <w:r w:rsidR="004040A9">
        <w:rPr>
          <w:lang w:val="ru-RU"/>
        </w:rPr>
        <w:t>экспертов</w:t>
      </w:r>
      <w:r>
        <w:rPr>
          <w:lang w:val="ru-RU"/>
        </w:rPr>
        <w:t>.</w:t>
      </w:r>
    </w:p>
    <w:p w14:paraId="76F4C24F" w14:textId="77777777" w:rsidR="001E260F" w:rsidRDefault="00616EAA" w:rsidP="001E260F">
      <w:pPr>
        <w:pStyle w:val="a0"/>
        <w:numPr>
          <w:ilvl w:val="0"/>
          <w:numId w:val="0"/>
        </w:numPr>
        <w:spacing w:after="60"/>
        <w:ind w:left="567"/>
        <w:rPr>
          <w:lang w:val="ru-RU"/>
        </w:rPr>
      </w:pPr>
      <w:r w:rsidRPr="00FB0611">
        <w:rPr>
          <w:lang w:val="ru-RU"/>
        </w:rPr>
        <w:br w:type="page"/>
      </w:r>
    </w:p>
    <w:p w14:paraId="798AC93B" w14:textId="3B3B0F4D" w:rsidR="001E260F" w:rsidRDefault="001E260F" w:rsidP="001E260F">
      <w:pPr>
        <w:pStyle w:val="a0"/>
        <w:numPr>
          <w:ilvl w:val="0"/>
          <w:numId w:val="0"/>
        </w:numPr>
        <w:spacing w:after="60"/>
        <w:ind w:left="567"/>
        <w:rPr>
          <w:lang w:val="ru-RU"/>
        </w:rPr>
      </w:pPr>
      <w:bookmarkStart w:id="16" w:name="_Hlk51569730"/>
      <w:r w:rsidRPr="001E260F"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  <w:lang w:val="ru-RU"/>
        </w:rPr>
        <w:lastRenderedPageBreak/>
        <w:t>Форматы работы с роботом</w:t>
      </w:r>
    </w:p>
    <w:bookmarkEnd w:id="16"/>
    <w:p w14:paraId="0C0A8300" w14:textId="77777777" w:rsidR="001E260F" w:rsidRDefault="001E260F" w:rsidP="001E260F">
      <w:pPr>
        <w:pStyle w:val="a0"/>
        <w:numPr>
          <w:ilvl w:val="0"/>
          <w:numId w:val="0"/>
        </w:numPr>
        <w:spacing w:after="60"/>
        <w:ind w:left="567"/>
        <w:rPr>
          <w:lang w:val="ru-RU"/>
        </w:rPr>
      </w:pPr>
    </w:p>
    <w:p w14:paraId="198FC121" w14:textId="3823373C" w:rsidR="001E260F" w:rsidRPr="00840809" w:rsidRDefault="001E260F" w:rsidP="001E260F">
      <w:pPr>
        <w:pStyle w:val="a0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40587C">
        <w:rPr>
          <w:rFonts w:ascii="Times New Roman" w:hAnsi="Times New Roman" w:cs="Times New Roman"/>
          <w:b/>
          <w:lang w:val="ru-RU"/>
        </w:rPr>
        <w:t>Телеуправление</w:t>
      </w:r>
      <w:r>
        <w:rPr>
          <w:rFonts w:ascii="Times New Roman" w:hAnsi="Times New Roman" w:cs="Times New Roman"/>
          <w:lang w:val="ru-RU"/>
        </w:rPr>
        <w:t xml:space="preserve">. </w:t>
      </w:r>
      <w:r w:rsidRPr="00EF5E0E">
        <w:rPr>
          <w:rFonts w:ascii="Times New Roman" w:hAnsi="Times New Roman" w:cs="Times New Roman"/>
          <w:lang w:val="ru-RU"/>
        </w:rPr>
        <w:t>Изображение, отправляемое на монитор, должно поступать с камеры на роботе, которая функционирует независимо от системы управления MyRIO/Labview</w:t>
      </w:r>
      <w:r w:rsidR="002C7E01">
        <w:rPr>
          <w:rFonts w:ascii="Times New Roman" w:hAnsi="Times New Roman" w:cs="Times New Roman"/>
          <w:lang w:val="ru-RU"/>
        </w:rPr>
        <w:t xml:space="preserve"> или </w:t>
      </w:r>
      <w:r w:rsidR="002C7E01">
        <w:rPr>
          <w:rFonts w:ascii="Times New Roman" w:hAnsi="Times New Roman" w:cs="Times New Roman"/>
          <w:lang w:val="en-US"/>
        </w:rPr>
        <w:t>VMX</w:t>
      </w:r>
      <w:r w:rsidRPr="00EF5E0E">
        <w:rPr>
          <w:rFonts w:ascii="Times New Roman" w:hAnsi="Times New Roman" w:cs="Times New Roman"/>
          <w:lang w:val="ru-RU"/>
        </w:rPr>
        <w:t>.</w:t>
      </w:r>
    </w:p>
    <w:p w14:paraId="3AF0DBDE" w14:textId="7F6D73B8" w:rsidR="001E260F" w:rsidRPr="00840809" w:rsidRDefault="001E260F" w:rsidP="001E260F">
      <w:pPr>
        <w:pStyle w:val="a0"/>
        <w:numPr>
          <w:ilvl w:val="0"/>
          <w:numId w:val="0"/>
        </w:numPr>
        <w:ind w:left="567"/>
        <w:rPr>
          <w:lang w:val="ru-RU"/>
        </w:rPr>
      </w:pPr>
      <w:r>
        <w:rPr>
          <w:lang w:val="ru-RU"/>
        </w:rPr>
        <w:t xml:space="preserve">В случае возникновения неисправных проблем с качеством соединения с </w:t>
      </w:r>
      <w:r>
        <w:rPr>
          <w:lang w:val="en-US"/>
        </w:rPr>
        <w:t>FPV</w:t>
      </w:r>
      <w:r w:rsidRPr="00840809">
        <w:rPr>
          <w:lang w:val="ru-RU"/>
        </w:rPr>
        <w:t xml:space="preserve"> </w:t>
      </w:r>
      <w:r>
        <w:rPr>
          <w:lang w:val="ru-RU"/>
        </w:rPr>
        <w:t>систему у команд 50% + 1 от общего количества, проводится телеуправление с прямой видимостью</w:t>
      </w:r>
    </w:p>
    <w:p w14:paraId="452F9510" w14:textId="77777777" w:rsidR="001E260F" w:rsidRPr="00EF5E0E" w:rsidRDefault="001E260F" w:rsidP="001E260F">
      <w:pPr>
        <w:pStyle w:val="a0"/>
        <w:numPr>
          <w:ilvl w:val="0"/>
          <w:numId w:val="0"/>
        </w:numPr>
        <w:spacing w:after="60"/>
        <w:ind w:left="1417"/>
        <w:rPr>
          <w:rFonts w:ascii="Times New Roman" w:hAnsi="Times New Roman" w:cs="Times New Roman"/>
          <w:lang w:val="ru-RU"/>
        </w:rPr>
      </w:pPr>
    </w:p>
    <w:tbl>
      <w:tblPr>
        <w:tblStyle w:val="ad"/>
        <w:tblW w:w="9052" w:type="dxa"/>
        <w:tblInd w:w="959" w:type="dxa"/>
        <w:tblBorders>
          <w:top w:val="nil"/>
          <w:left w:val="nil"/>
          <w:bottom w:val="nil"/>
          <w:right w:val="nil"/>
          <w:insideH w:val="nil"/>
          <w:insideV w:val="nil"/>
        </w:tblBorders>
        <w:tblLook w:val="04A0" w:firstRow="1" w:lastRow="0" w:firstColumn="1" w:lastColumn="0" w:noHBand="0" w:noVBand="1"/>
      </w:tblPr>
      <w:tblGrid>
        <w:gridCol w:w="4536"/>
        <w:gridCol w:w="4516"/>
      </w:tblGrid>
      <w:tr w:rsidR="001E260F" w:rsidRPr="00EF5E0E" w14:paraId="167E24F1" w14:textId="77777777" w:rsidTr="002C7E01">
        <w:tc>
          <w:tcPr>
            <w:tcW w:w="4536" w:type="dxa"/>
          </w:tcPr>
          <w:p w14:paraId="4D76503E" w14:textId="77777777" w:rsidR="001E260F" w:rsidRPr="00EF5E0E" w:rsidRDefault="001E260F" w:rsidP="002C7E01">
            <w:pPr>
              <w:pStyle w:val="Sectiontext"/>
              <w:ind w:left="0"/>
              <w:rPr>
                <w:rFonts w:ascii="Times New Roman" w:hAnsi="Times New Roman" w:cs="Times New Roman"/>
              </w:rPr>
            </w:pPr>
            <w:r w:rsidRPr="00EF5E0E">
              <w:rPr>
                <w:rFonts w:ascii="Times New Roman" w:eastAsia="Times New Roman" w:hAnsi="Times New Roman" w:cs="Times New Roman"/>
                <w:noProof/>
                <w:szCs w:val="20"/>
                <w:lang w:val="ru-RU" w:eastAsia="ru-RU"/>
              </w:rPr>
              <w:drawing>
                <wp:inline distT="0" distB="0" distL="0" distR="0" wp14:anchorId="1967439C" wp14:editId="29997471">
                  <wp:extent cx="2699486" cy="1804670"/>
                  <wp:effectExtent l="0" t="0" r="5715" b="508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PV2-Camera.jp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750" cy="1806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6" w:type="dxa"/>
          </w:tcPr>
          <w:p w14:paraId="4EF134A9" w14:textId="77777777" w:rsidR="001E260F" w:rsidRPr="00EF5E0E" w:rsidRDefault="001E260F" w:rsidP="002C7E01">
            <w:pPr>
              <w:pStyle w:val="Sectiontext"/>
              <w:ind w:left="0"/>
              <w:rPr>
                <w:rFonts w:ascii="Times New Roman" w:hAnsi="Times New Roman" w:cs="Times New Roman"/>
              </w:rPr>
            </w:pPr>
            <w:r w:rsidRPr="00EF5E0E">
              <w:rPr>
                <w:rFonts w:ascii="Times New Roman" w:eastAsia="Times New Roman" w:hAnsi="Times New Roman" w:cs="Times New Roman"/>
                <w:noProof/>
                <w:szCs w:val="20"/>
                <w:lang w:val="ru-RU" w:eastAsia="ru-RU"/>
              </w:rPr>
              <w:drawing>
                <wp:inline distT="0" distB="0" distL="0" distR="0" wp14:anchorId="7F14D270" wp14:editId="5CDA0627">
                  <wp:extent cx="2730055" cy="1804946"/>
                  <wp:effectExtent l="0" t="0" r="0" b="5080"/>
                  <wp:docPr id="31561" name="Picture 31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561" name="USB-Ethernet-Hub.jpg"/>
                          <pic:cNvPicPr/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76" b="29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500" cy="1805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260F" w:rsidRPr="00EF5E0E" w14:paraId="2BF4D71A" w14:textId="77777777" w:rsidTr="002C7E01">
        <w:tc>
          <w:tcPr>
            <w:tcW w:w="4536" w:type="dxa"/>
          </w:tcPr>
          <w:p w14:paraId="005BFA76" w14:textId="77777777" w:rsidR="001E260F" w:rsidRPr="00EF5E0E" w:rsidRDefault="001E260F" w:rsidP="002C7E01">
            <w:pPr>
              <w:pStyle w:val="Sectiontext"/>
              <w:ind w:left="0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EF5E0E">
              <w:rPr>
                <w:rFonts w:ascii="Times New Roman" w:hAnsi="Times New Roman" w:cs="Times New Roman"/>
                <w:i/>
                <w:sz w:val="18"/>
                <w:szCs w:val="18"/>
                <w:lang w:val="ru-RU"/>
              </w:rPr>
              <w:t>Камера FPV2</w:t>
            </w:r>
          </w:p>
        </w:tc>
        <w:tc>
          <w:tcPr>
            <w:tcW w:w="4516" w:type="dxa"/>
          </w:tcPr>
          <w:p w14:paraId="63A42A3A" w14:textId="77777777" w:rsidR="001E260F" w:rsidRPr="00EF5E0E" w:rsidRDefault="001E260F" w:rsidP="002C7E01">
            <w:pPr>
              <w:pStyle w:val="Sectiontext"/>
              <w:ind w:left="0"/>
              <w:jc w:val="center"/>
              <w:rPr>
                <w:rFonts w:ascii="Times New Roman" w:hAnsi="Times New Roman" w:cs="Times New Roman"/>
                <w:i/>
                <w:sz w:val="18"/>
                <w:szCs w:val="18"/>
              </w:rPr>
            </w:pPr>
            <w:r w:rsidRPr="00EF5E0E">
              <w:rPr>
                <w:rFonts w:ascii="Times New Roman" w:hAnsi="Times New Roman" w:cs="Times New Roman"/>
                <w:i/>
                <w:sz w:val="18"/>
                <w:szCs w:val="18"/>
                <w:lang w:val="ru-RU"/>
              </w:rPr>
              <w:t>USB Ethernet Hub</w:t>
            </w:r>
          </w:p>
        </w:tc>
      </w:tr>
    </w:tbl>
    <w:p w14:paraId="6AECD51D" w14:textId="77777777" w:rsidR="001E260F" w:rsidRPr="00EF5E0E" w:rsidRDefault="001E260F" w:rsidP="001E260F">
      <w:pPr>
        <w:pStyle w:val="21"/>
        <w:numPr>
          <w:ilvl w:val="0"/>
          <w:numId w:val="0"/>
        </w:numPr>
        <w:spacing w:after="60"/>
        <w:rPr>
          <w:rFonts w:ascii="Times New Roman" w:hAnsi="Times New Roman" w:cs="Times New Roman"/>
          <w:lang w:val="ru-RU"/>
        </w:rPr>
      </w:pPr>
    </w:p>
    <w:p w14:paraId="1AB89D1E" w14:textId="77777777" w:rsidR="001E260F" w:rsidRDefault="001E260F" w:rsidP="001E260F">
      <w:pPr>
        <w:pStyle w:val="Sectiontext"/>
        <w:spacing w:after="60"/>
        <w:rPr>
          <w:rFonts w:ascii="Times New Roman" w:hAnsi="Times New Roman" w:cs="Times New Roman"/>
          <w:lang w:val="ru-RU"/>
        </w:rPr>
      </w:pPr>
    </w:p>
    <w:p w14:paraId="37704ACF" w14:textId="77777777" w:rsidR="001E260F" w:rsidRPr="0040587C" w:rsidRDefault="001E260F" w:rsidP="001E260F">
      <w:pPr>
        <w:pStyle w:val="Sectiontext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b/>
          <w:lang w:val="ru-RU"/>
        </w:rPr>
        <w:t xml:space="preserve">Автономное. </w:t>
      </w:r>
      <w:r>
        <w:rPr>
          <w:rFonts w:ascii="Times New Roman" w:hAnsi="Times New Roman" w:cs="Times New Roman"/>
          <w:lang w:val="ru-RU"/>
        </w:rPr>
        <w:t>Выполнение задание осуществляется без участия оператора в процессе движения и выполнения манипуляций над объектами робота</w:t>
      </w:r>
    </w:p>
    <w:p w14:paraId="69F2C8E7" w14:textId="77777777" w:rsidR="001E260F" w:rsidRDefault="001E260F" w:rsidP="001E260F">
      <w:pPr>
        <w:pStyle w:val="Sectiontext"/>
        <w:jc w:val="both"/>
        <w:rPr>
          <w:rFonts w:ascii="Times New Roman" w:hAnsi="Times New Roman" w:cs="Times New Roman"/>
          <w:lang w:val="ru-RU"/>
        </w:rPr>
      </w:pPr>
      <w:r w:rsidRPr="0040587C">
        <w:rPr>
          <w:rFonts w:ascii="Times New Roman" w:hAnsi="Times New Roman" w:cs="Times New Roman"/>
          <w:b/>
          <w:lang w:val="ru-RU"/>
        </w:rPr>
        <w:t>Секретное задание</w:t>
      </w:r>
      <w:r>
        <w:rPr>
          <w:rFonts w:ascii="Times New Roman" w:hAnsi="Times New Roman" w:cs="Times New Roman"/>
          <w:lang w:val="ru-RU"/>
        </w:rPr>
        <w:t xml:space="preserve"> подразумевает наличие у конкурсантов навыков к самостоятельному выполнению простого задания за определённое время. </w:t>
      </w:r>
    </w:p>
    <w:p w14:paraId="0AA9F373" w14:textId="63445376" w:rsidR="00AE2B2C" w:rsidRDefault="00AE2B2C">
      <w:pPr>
        <w:rPr>
          <w:lang w:val="ru-RU"/>
        </w:rPr>
      </w:pPr>
      <w:r>
        <w:rPr>
          <w:lang w:val="ru-RU"/>
        </w:rPr>
        <w:br w:type="page"/>
      </w:r>
    </w:p>
    <w:p w14:paraId="2194A57B" w14:textId="13EE6DBA" w:rsidR="00ED447B" w:rsidRDefault="00AE2B2C" w:rsidP="00ED447B">
      <w:pPr>
        <w:pStyle w:val="1"/>
        <w:rPr>
          <w:rFonts w:ascii="Times New Roman" w:hAnsi="Times New Roman" w:cs="Times New Roman"/>
          <w:lang w:val="ru-RU"/>
        </w:rPr>
      </w:pPr>
      <w:bookmarkStart w:id="17" w:name="_Toc528701834"/>
      <w:bookmarkStart w:id="18" w:name="_Toc530039032"/>
      <w:bookmarkStart w:id="19" w:name="_Toc37672997"/>
      <w:r>
        <w:rPr>
          <w:rFonts w:ascii="Times New Roman" w:hAnsi="Times New Roman" w:cs="Times New Roman"/>
          <w:lang w:val="ru-RU"/>
        </w:rPr>
        <w:lastRenderedPageBreak/>
        <w:t>Описание выполнения</w:t>
      </w:r>
      <w:r w:rsidRPr="00EF5E0E">
        <w:rPr>
          <w:rFonts w:ascii="Times New Roman" w:hAnsi="Times New Roman" w:cs="Times New Roman"/>
          <w:lang w:val="ru-RU"/>
        </w:rPr>
        <w:t xml:space="preserve"> конкурсных заданий</w:t>
      </w:r>
      <w:bookmarkEnd w:id="17"/>
      <w:bookmarkEnd w:id="18"/>
      <w:r>
        <w:rPr>
          <w:rFonts w:ascii="Times New Roman" w:hAnsi="Times New Roman" w:cs="Times New Roman"/>
          <w:lang w:val="ru-RU"/>
        </w:rPr>
        <w:t xml:space="preserve"> модуля «С»</w:t>
      </w:r>
      <w:bookmarkEnd w:id="19"/>
    </w:p>
    <w:p w14:paraId="3CF422C1" w14:textId="77777777" w:rsidR="00230250" w:rsidRPr="00230250" w:rsidRDefault="00230250" w:rsidP="00230250">
      <w:pPr>
        <w:pStyle w:val="Sectiontext"/>
        <w:rPr>
          <w:lang w:val="ru-RU"/>
        </w:rPr>
      </w:pPr>
    </w:p>
    <w:p w14:paraId="289DEA89" w14:textId="3A9CA75E" w:rsidR="00F62DAB" w:rsidRDefault="00F62DAB" w:rsidP="00F62DAB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Конкурсанты должны принять участие в выполнении трех оцениваемых конкурсных за</w:t>
      </w:r>
      <w:r>
        <w:rPr>
          <w:rFonts w:ascii="Times New Roman" w:hAnsi="Times New Roman" w:cs="Times New Roman"/>
          <w:lang w:val="ru-RU"/>
        </w:rPr>
        <w:t>даний в течение конкурсного дня. Модуль разделяться на субкритерии С1, С2, С3:</w:t>
      </w:r>
    </w:p>
    <w:p w14:paraId="26CD9585" w14:textId="37EDD706" w:rsidR="00F62DAB" w:rsidRDefault="00F62DAB" w:rsidP="00F62DAB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</w:p>
    <w:p w14:paraId="3A5ED480" w14:textId="4608121A" w:rsidR="00F62DAB" w:rsidRDefault="00F62DAB" w:rsidP="00F62DAB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Выполнение С1</w:t>
      </w:r>
      <w:r w:rsidR="001C3959">
        <w:rPr>
          <w:rFonts w:ascii="Times New Roman" w:hAnsi="Times New Roman" w:cs="Times New Roman"/>
          <w:lang w:val="ru-RU"/>
        </w:rPr>
        <w:t xml:space="preserve"> (Автономный заезд)</w:t>
      </w:r>
      <w:r>
        <w:rPr>
          <w:rFonts w:ascii="Times New Roman" w:hAnsi="Times New Roman" w:cs="Times New Roman"/>
          <w:lang w:val="ru-RU"/>
        </w:rPr>
        <w:t>:</w:t>
      </w:r>
    </w:p>
    <w:p w14:paraId="16E1D170" w14:textId="702C735A" w:rsidR="00F62DAB" w:rsidRDefault="00F62DAB" w:rsidP="00F62DAB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</w:p>
    <w:p w14:paraId="6770D316" w14:textId="77777777" w:rsidR="00DF2D31" w:rsidRDefault="00F62DAB" w:rsidP="00DF2D3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Робот способный считывать номера шайб помещается в зону старта. В одну из ячеек</w:t>
      </w:r>
    </w:p>
    <w:p w14:paraId="5AF473B0" w14:textId="77777777" w:rsidR="00DF2D31" w:rsidRDefault="00F62DAB" w:rsidP="00DF2D3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разметки определённую случайным образом помещается шайба с номером «1». Робот</w:t>
      </w:r>
    </w:p>
    <w:p w14:paraId="2EC36B69" w14:textId="77777777" w:rsidR="00DF2D31" w:rsidRDefault="00F62DAB" w:rsidP="00DF2D3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должен переместиться в зону с разметкой, и перемещаясь по ней найти указанную шайбу,</w:t>
      </w:r>
    </w:p>
    <w:p w14:paraId="6AFB0D87" w14:textId="77777777" w:rsidR="002C7EB1" w:rsidRDefault="00F62DAB" w:rsidP="00DF2D3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остановиться и показать </w:t>
      </w:r>
      <w:r w:rsidR="004D26A4">
        <w:rPr>
          <w:rFonts w:ascii="Times New Roman" w:hAnsi="Times New Roman" w:cs="Times New Roman"/>
          <w:lang w:val="ru-RU"/>
        </w:rPr>
        <w:t>индикацией</w:t>
      </w:r>
      <w:r>
        <w:rPr>
          <w:rFonts w:ascii="Times New Roman" w:hAnsi="Times New Roman" w:cs="Times New Roman"/>
          <w:lang w:val="ru-RU"/>
        </w:rPr>
        <w:t xml:space="preserve"> что искомая шайба найдена</w:t>
      </w:r>
      <w:r w:rsidR="00342DAB">
        <w:rPr>
          <w:rFonts w:ascii="Times New Roman" w:hAnsi="Times New Roman" w:cs="Times New Roman"/>
          <w:lang w:val="ru-RU"/>
        </w:rPr>
        <w:t xml:space="preserve"> (индикация должна</w:t>
      </w:r>
    </w:p>
    <w:p w14:paraId="29B859C2" w14:textId="77777777" w:rsidR="00E93F08" w:rsidRDefault="00342DAB" w:rsidP="00E93F08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непрерывно гореть в течении трёх секунд, робот при этом НЕ двигается)</w:t>
      </w:r>
      <w:r w:rsidR="00F62DAB">
        <w:rPr>
          <w:rFonts w:ascii="Times New Roman" w:hAnsi="Times New Roman" w:cs="Times New Roman"/>
          <w:lang w:val="ru-RU"/>
        </w:rPr>
        <w:t>, после</w:t>
      </w:r>
    </w:p>
    <w:p w14:paraId="6CE14A08" w14:textId="0FCF7640" w:rsidR="00E93F08" w:rsidRDefault="00F62DAB" w:rsidP="00E93F08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szCs w:val="19"/>
          <w:lang w:val="ru-RU"/>
        </w:rPr>
      </w:pPr>
      <w:r>
        <w:rPr>
          <w:rFonts w:ascii="Times New Roman" w:hAnsi="Times New Roman" w:cs="Times New Roman"/>
          <w:lang w:val="ru-RU"/>
        </w:rPr>
        <w:t>чего</w:t>
      </w:r>
      <w:r w:rsidR="00E93F08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переместиться</w:t>
      </w:r>
      <w:r w:rsidR="002C7EB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обратно в зону старта.</w:t>
      </w:r>
      <w:r w:rsidR="00E93F08" w:rsidRPr="00E93F08">
        <w:rPr>
          <w:rFonts w:ascii="Times New Roman" w:hAnsi="Times New Roman" w:cs="Times New Roman"/>
          <w:szCs w:val="19"/>
          <w:lang w:val="ru-RU"/>
        </w:rPr>
        <w:t xml:space="preserve"> </w:t>
      </w:r>
      <w:r w:rsidR="00E93F08" w:rsidRPr="00D858A8">
        <w:rPr>
          <w:rFonts w:ascii="Times New Roman" w:hAnsi="Times New Roman" w:cs="Times New Roman"/>
          <w:szCs w:val="19"/>
          <w:lang w:val="ru-RU"/>
        </w:rPr>
        <w:t>Трогать робота во время выполнения</w:t>
      </w:r>
    </w:p>
    <w:p w14:paraId="3C06B31D" w14:textId="19E20B12" w:rsidR="00E93F08" w:rsidRPr="00E93F08" w:rsidRDefault="00E93F08" w:rsidP="00E93F08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 w:rsidRPr="00D858A8">
        <w:rPr>
          <w:rFonts w:ascii="Times New Roman" w:hAnsi="Times New Roman" w:cs="Times New Roman"/>
          <w:szCs w:val="19"/>
          <w:lang w:val="ru-RU"/>
        </w:rPr>
        <w:t>задания</w:t>
      </w:r>
      <w:r>
        <w:rPr>
          <w:rFonts w:ascii="Times New Roman" w:hAnsi="Times New Roman" w:cs="Times New Roman"/>
          <w:szCs w:val="19"/>
          <w:lang w:val="ru-RU"/>
        </w:rPr>
        <w:t xml:space="preserve"> </w:t>
      </w:r>
      <w:r w:rsidRPr="00D858A8">
        <w:rPr>
          <w:rFonts w:ascii="Times New Roman" w:hAnsi="Times New Roman" w:cs="Times New Roman"/>
          <w:szCs w:val="19"/>
          <w:lang w:val="ru-RU"/>
        </w:rPr>
        <w:t>ЗАПРЕЩЕНО, иначе последует остановка сдачи оценка выполненной работы.</w:t>
      </w:r>
    </w:p>
    <w:p w14:paraId="74523057" w14:textId="68122897" w:rsidR="00F62DAB" w:rsidRDefault="00F62DAB" w:rsidP="00E93F08">
      <w:pPr>
        <w:pStyle w:val="a0"/>
        <w:numPr>
          <w:ilvl w:val="0"/>
          <w:numId w:val="0"/>
        </w:numPr>
        <w:rPr>
          <w:rFonts w:ascii="Times New Roman" w:hAnsi="Times New Roman" w:cs="Times New Roman"/>
          <w:lang w:val="ru-RU"/>
        </w:rPr>
      </w:pPr>
    </w:p>
    <w:p w14:paraId="680B2926" w14:textId="681EE81C" w:rsidR="00AE2B2C" w:rsidRDefault="00283D9A" w:rsidP="00AE2B2C">
      <w:pPr>
        <w:pStyle w:val="Sectiontext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6F621549" wp14:editId="218716A5">
                <wp:simplePos x="0" y="0"/>
                <wp:positionH relativeFrom="column">
                  <wp:posOffset>4261485</wp:posOffset>
                </wp:positionH>
                <wp:positionV relativeFrom="paragraph">
                  <wp:posOffset>2025650</wp:posOffset>
                </wp:positionV>
                <wp:extent cx="400050" cy="371475"/>
                <wp:effectExtent l="19050" t="19050" r="38100" b="47625"/>
                <wp:wrapNone/>
                <wp:docPr id="32547" name="Star: 12 Points 325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71475"/>
                        </a:xfrm>
                        <a:prstGeom prst="star12">
                          <a:avLst/>
                        </a:prstGeom>
                        <a:solidFill>
                          <a:srgbClr val="00B05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2ADD5B14" id="Star: 12 Points 32547" o:spid="_x0000_s1026" style="position:absolute;margin-left:335.55pt;margin-top:159.5pt;width:31.5pt;height:29.2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#00b050" strokecolor="#1f4d78 [1604]" strokeweight="1pt">
                <v:stroke joinstyle="miter"/>
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</v:shape>
            </w:pict>
          </mc:Fallback>
        </mc:AlternateContent>
      </w:r>
      <w:r w:rsidR="005E2E18"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</w:t>
      </w:r>
      <w:r w:rsidR="00D344F6">
        <w:rPr>
          <w:lang w:val="ru-RU"/>
        </w:rPr>
        <w:t xml:space="preserve"> Ожидается, что участники расположат индикационные лампы таким образом, что их будет хорошо видно с любой стороны соревновательного поля.</w:t>
      </w:r>
      <w:r w:rsidR="00571C17">
        <w:rPr>
          <w:lang w:val="ru-RU"/>
        </w:rPr>
        <w:t xml:space="preserve"> </w:t>
      </w:r>
    </w:p>
    <w:tbl>
      <w:tblPr>
        <w:tblStyle w:val="ad"/>
        <w:tblW w:w="0" w:type="auto"/>
        <w:tblInd w:w="851" w:type="dxa"/>
        <w:tblLook w:val="04A0" w:firstRow="1" w:lastRow="0" w:firstColumn="1" w:lastColumn="0" w:noHBand="0" w:noVBand="1"/>
      </w:tblPr>
      <w:tblGrid>
        <w:gridCol w:w="2198"/>
        <w:gridCol w:w="2171"/>
        <w:gridCol w:w="2208"/>
        <w:gridCol w:w="2200"/>
      </w:tblGrid>
      <w:tr w:rsidR="0007714D" w:rsidRPr="00B90A2C" w14:paraId="4932351B" w14:textId="77777777" w:rsidTr="00963CC5">
        <w:tc>
          <w:tcPr>
            <w:tcW w:w="2407" w:type="dxa"/>
          </w:tcPr>
          <w:p w14:paraId="0D91EE02" w14:textId="170C75C5" w:rsidR="00963CC5" w:rsidRDefault="00963CC5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407" w:type="dxa"/>
          </w:tcPr>
          <w:p w14:paraId="32646857" w14:textId="444CFA72" w:rsidR="00963CC5" w:rsidRDefault="00963CC5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407" w:type="dxa"/>
          </w:tcPr>
          <w:p w14:paraId="5103B27D" w14:textId="5B1B20C6" w:rsidR="00963CC5" w:rsidRDefault="00963CC5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нашел искомую шайбу</w:t>
            </w:r>
            <w:r w:rsidR="0007714D">
              <w:rPr>
                <w:lang w:val="ru-RU"/>
              </w:rPr>
              <w:t xml:space="preserve">, </w:t>
            </w:r>
            <w:r>
              <w:rPr>
                <w:lang w:val="ru-RU"/>
              </w:rPr>
              <w:t>при этом задача еще выполняется</w:t>
            </w:r>
            <w:r w:rsidR="0007714D">
              <w:rPr>
                <w:lang w:val="ru-RU"/>
              </w:rPr>
              <w:t xml:space="preserve"> (находится на поле опасно)</w:t>
            </w:r>
          </w:p>
        </w:tc>
        <w:tc>
          <w:tcPr>
            <w:tcW w:w="2407" w:type="dxa"/>
          </w:tcPr>
          <w:p w14:paraId="15E339EF" w14:textId="00BE5C8E" w:rsidR="00963CC5" w:rsidRDefault="00963CC5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</w:t>
            </w:r>
            <w:r w:rsidR="0007714D">
              <w:rPr>
                <w:lang w:val="ru-RU"/>
              </w:rPr>
              <w:t xml:space="preserve"> (находится на поле безопасно)</w:t>
            </w:r>
          </w:p>
        </w:tc>
      </w:tr>
      <w:tr w:rsidR="0007714D" w:rsidRPr="00B90A2C" w14:paraId="2BE6EA88" w14:textId="77777777" w:rsidTr="00230250">
        <w:trPr>
          <w:trHeight w:val="997"/>
        </w:trPr>
        <w:tc>
          <w:tcPr>
            <w:tcW w:w="2407" w:type="dxa"/>
          </w:tcPr>
          <w:p w14:paraId="24EFA497" w14:textId="4EEA50F5" w:rsidR="00963CC5" w:rsidRDefault="00283D9A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61344" behindDoc="0" locked="0" layoutInCell="1" allowOverlap="1" wp14:anchorId="3FB9E89F" wp14:editId="420688D1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1637" name="Star: 12 Points 316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EA2C137" id="Star: 12 Points 31637" o:spid="_x0000_s1026" style="position:absolute;margin-left:.85pt;margin-top:11.2pt;width:31.5pt;height:29.25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02995D65" w14:textId="238E5DDE" w:rsidR="00342DAB" w:rsidRDefault="00283D9A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58272" behindDoc="0" locked="0" layoutInCell="1" allowOverlap="1" wp14:anchorId="5E669FDA" wp14:editId="0FBB9F88">
                      <wp:simplePos x="0" y="0"/>
                      <wp:positionH relativeFrom="column">
                        <wp:posOffset>896620</wp:posOffset>
                      </wp:positionH>
                      <wp:positionV relativeFrom="paragraph">
                        <wp:posOffset>9525</wp:posOffset>
                      </wp:positionV>
                      <wp:extent cx="266700" cy="285750"/>
                      <wp:effectExtent l="0" t="0" r="19050" b="19050"/>
                      <wp:wrapNone/>
                      <wp:docPr id="31635" name="Oval 316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F7F1BB0" id="Oval 31635" o:spid="_x0000_s1026" style="position:absolute;margin-left:70.6pt;margin-top:.75pt;width:21pt;height:22.5pt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63392" behindDoc="0" locked="0" layoutInCell="1" allowOverlap="1" wp14:anchorId="23575B98" wp14:editId="2BE3E393">
                      <wp:simplePos x="0" y="0"/>
                      <wp:positionH relativeFrom="column">
                        <wp:posOffset>487045</wp:posOffset>
                      </wp:positionH>
                      <wp:positionV relativeFrom="paragraph">
                        <wp:posOffset>9525</wp:posOffset>
                      </wp:positionV>
                      <wp:extent cx="266700" cy="285750"/>
                      <wp:effectExtent l="0" t="0" r="19050" b="19050"/>
                      <wp:wrapNone/>
                      <wp:docPr id="31638" name="Oval 316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38EA330" id="Oval 31638" o:spid="_x0000_s1026" style="position:absolute;margin-left:38.35pt;margin-top:.75pt;width:21pt;height:22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  <w:p w14:paraId="3A32A6E3" w14:textId="578F8349" w:rsidR="00342DAB" w:rsidRDefault="00342DAB" w:rsidP="00AE2B2C">
            <w:pPr>
              <w:pStyle w:val="Sectiontext"/>
              <w:ind w:left="0"/>
              <w:rPr>
                <w:lang w:val="ru-RU"/>
              </w:rPr>
            </w:pPr>
          </w:p>
          <w:p w14:paraId="262C17E3" w14:textId="44391F31" w:rsidR="00342DAB" w:rsidRDefault="00342DAB" w:rsidP="00AE2B2C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407" w:type="dxa"/>
          </w:tcPr>
          <w:p w14:paraId="049D3975" w14:textId="66550182" w:rsidR="00963CC5" w:rsidRDefault="00283D9A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71584" behindDoc="0" locked="0" layoutInCell="1" allowOverlap="1" wp14:anchorId="66D455FE" wp14:editId="1F2002BC">
                      <wp:simplePos x="0" y="0"/>
                      <wp:positionH relativeFrom="column">
                        <wp:posOffset>929640</wp:posOffset>
                      </wp:positionH>
                      <wp:positionV relativeFrom="paragraph">
                        <wp:posOffset>189230</wp:posOffset>
                      </wp:positionV>
                      <wp:extent cx="266700" cy="285750"/>
                      <wp:effectExtent l="0" t="0" r="19050" b="19050"/>
                      <wp:wrapNone/>
                      <wp:docPr id="32544" name="Oval 325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87473D6" id="Oval 32544" o:spid="_x0000_s1026" style="position:absolute;margin-left:73.2pt;margin-top:14.9pt;width:21pt;height:22.5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67488" behindDoc="0" locked="0" layoutInCell="1" allowOverlap="1" wp14:anchorId="680D6A5E" wp14:editId="7D9EF3FE">
                      <wp:simplePos x="0" y="0"/>
                      <wp:positionH relativeFrom="column">
                        <wp:posOffset>443865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1642" name="Star: 12 Points 316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D31D829" id="Star: 12 Points 31642" o:spid="_x0000_s1026" style="position:absolute;margin-left:34.95pt;margin-top:11.2pt;width:31.5pt;height:29.25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65440" behindDoc="0" locked="0" layoutInCell="1" allowOverlap="1" wp14:anchorId="572F01D7" wp14:editId="609E3699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1639" name="Star: 12 Points 316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BF90BA5" id="Star: 12 Points 31639" o:spid="_x0000_s1026" style="position:absolute;margin-left:-.3pt;margin-top:11.95pt;width:31.5pt;height:29.2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407" w:type="dxa"/>
          </w:tcPr>
          <w:p w14:paraId="1EB1F6C0" w14:textId="6F53E883" w:rsidR="00963CC5" w:rsidRDefault="00283D9A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75680" behindDoc="0" locked="0" layoutInCell="1" allowOverlap="1" wp14:anchorId="2184BDBA" wp14:editId="3C4699D8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2546" name="Star: 12 Points 325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A0C1E83" id="Star: 12 Points 32546" o:spid="_x0000_s1026" style="position:absolute;margin-left:32.15pt;margin-top:11.95pt;width:31.5pt;height:29.25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73632" behindDoc="0" locked="0" layoutInCell="1" allowOverlap="1" wp14:anchorId="107C20A7" wp14:editId="637BA045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2545" name="Star: 12 Points 325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3EDC7C" id="Star: 12 Points 32545" o:spid="_x0000_s1026" style="position:absolute;margin-left:-2.35pt;margin-top:11.2pt;width:31.5pt;height:29.25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407" w:type="dxa"/>
          </w:tcPr>
          <w:p w14:paraId="2C53F4E6" w14:textId="2BBFB70D" w:rsidR="00963CC5" w:rsidRDefault="00283D9A" w:rsidP="00AE2B2C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79776" behindDoc="0" locked="0" layoutInCell="1" allowOverlap="1" wp14:anchorId="417EE591" wp14:editId="78B2DB41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180975</wp:posOffset>
                      </wp:positionV>
                      <wp:extent cx="266700" cy="285750"/>
                      <wp:effectExtent l="0" t="0" r="19050" b="19050"/>
                      <wp:wrapNone/>
                      <wp:docPr id="32548" name="Oval 325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7CB8165" id="Oval 32548" o:spid="_x0000_s1026" style="position:absolute;margin-left:5pt;margin-top:14.25pt;width:21pt;height:22.5pt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81824" behindDoc="0" locked="0" layoutInCell="1" allowOverlap="1" wp14:anchorId="7B5CE9F1" wp14:editId="08D06B04">
                      <wp:simplePos x="0" y="0"/>
                      <wp:positionH relativeFrom="column">
                        <wp:posOffset>454025</wp:posOffset>
                      </wp:positionH>
                      <wp:positionV relativeFrom="paragraph">
                        <wp:posOffset>171450</wp:posOffset>
                      </wp:positionV>
                      <wp:extent cx="266700" cy="285750"/>
                      <wp:effectExtent l="0" t="0" r="19050" b="19050"/>
                      <wp:wrapNone/>
                      <wp:docPr id="32549" name="Oval 325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F37E068" id="Oval 32549" o:spid="_x0000_s1026" style="position:absolute;margin-left:35.75pt;margin-top:13.5pt;width:21pt;height:22.5pt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83872" behindDoc="0" locked="0" layoutInCell="1" allowOverlap="1" wp14:anchorId="6E35718A" wp14:editId="74DE3C52">
                      <wp:simplePos x="0" y="0"/>
                      <wp:positionH relativeFrom="column">
                        <wp:posOffset>844550</wp:posOffset>
                      </wp:positionH>
                      <wp:positionV relativeFrom="paragraph">
                        <wp:posOffset>160655</wp:posOffset>
                      </wp:positionV>
                      <wp:extent cx="266700" cy="285750"/>
                      <wp:effectExtent l="0" t="0" r="19050" b="19050"/>
                      <wp:wrapNone/>
                      <wp:docPr id="32562" name="Oval 325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143C9D0" id="Oval 32562" o:spid="_x0000_s1026" style="position:absolute;margin-left:66.5pt;margin-top:12.65pt;width:21pt;height:22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2EFC2D08" w14:textId="12F6BAAA" w:rsidR="00963CC5" w:rsidRPr="00AE2B2C" w:rsidRDefault="00963CC5" w:rsidP="009A0770">
      <w:pPr>
        <w:pStyle w:val="Sectiontext"/>
        <w:ind w:left="0"/>
        <w:rPr>
          <w:lang w:val="ru-RU"/>
        </w:rPr>
      </w:pPr>
    </w:p>
    <w:p w14:paraId="67593D79" w14:textId="5D0A7069" w:rsidR="00342DAB" w:rsidRPr="00FB0611" w:rsidRDefault="00342DAB">
      <w:pPr>
        <w:rPr>
          <w:lang w:val="ru-RU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1134" w:type="dxa"/>
        <w:tblInd w:w="846" w:type="dxa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  <w:gridCol w:w="979"/>
        <w:gridCol w:w="979"/>
      </w:tblGrid>
      <w:tr w:rsidR="00AE05B4" w14:paraId="25B3F894" w14:textId="081A98E7" w:rsidTr="006D6327">
        <w:tc>
          <w:tcPr>
            <w:tcW w:w="1440" w:type="dxa"/>
          </w:tcPr>
          <w:p w14:paraId="29E5BA5B" w14:textId="1F39909E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1350" w:type="dxa"/>
          </w:tcPr>
          <w:p w14:paraId="6D2B0036" w14:textId="0B32A997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1233" w:type="dxa"/>
          </w:tcPr>
          <w:p w14:paraId="25F2229F" w14:textId="05DE04C2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1185" w:type="dxa"/>
          </w:tcPr>
          <w:p w14:paraId="41FD8BF7" w14:textId="1C275310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073125AE" w14:textId="5C6842FC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  <w:tc>
          <w:tcPr>
            <w:tcW w:w="979" w:type="dxa"/>
          </w:tcPr>
          <w:p w14:paraId="242C0A56" w14:textId="7D55D528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Зелёная лампа не горит</w:t>
            </w:r>
          </w:p>
        </w:tc>
        <w:tc>
          <w:tcPr>
            <w:tcW w:w="979" w:type="dxa"/>
          </w:tcPr>
          <w:p w14:paraId="4285740F" w14:textId="290EEF58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Зелёная лампа горит</w:t>
            </w:r>
          </w:p>
        </w:tc>
      </w:tr>
      <w:tr w:rsidR="00AE05B4" w14:paraId="3CA1F1EE" w14:textId="6AAA9F7F" w:rsidTr="006D6327">
        <w:tc>
          <w:tcPr>
            <w:tcW w:w="1440" w:type="dxa"/>
          </w:tcPr>
          <w:p w14:paraId="3BC48D11" w14:textId="175AB2F1" w:rsidR="00AE05B4" w:rsidRDefault="00AE05B4" w:rsidP="00AE05B4">
            <w:pPr>
              <w:rPr>
                <w:lang w:val="ru-RU"/>
              </w:rPr>
            </w:pPr>
          </w:p>
          <w:p w14:paraId="73AE3FB6" w14:textId="22659CE0" w:rsidR="00AE05B4" w:rsidRDefault="00AE05B4" w:rsidP="00AE05B4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0453FB0B" w14:textId="7E6494D2" w:rsidR="00AE05B4" w:rsidRDefault="00AE05B4" w:rsidP="00AE05B4">
            <w:pPr>
              <w:rPr>
                <w:lang w:val="ru-RU"/>
              </w:rPr>
            </w:pPr>
          </w:p>
        </w:tc>
        <w:tc>
          <w:tcPr>
            <w:tcW w:w="1350" w:type="dxa"/>
          </w:tcPr>
          <w:p w14:paraId="24D28E18" w14:textId="539B37FC" w:rsidR="00AE05B4" w:rsidRDefault="00283D9A" w:rsidP="00AE05B4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F5E2499" wp14:editId="2F2080BF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5" name="Oval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23B9A0B" id="Oval 35" o:spid="_x0000_s1026" style="position:absolute;margin-left:8.6pt;margin-top:11.85pt;width:21pt;height:22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1233" w:type="dxa"/>
          </w:tcPr>
          <w:p w14:paraId="5508145E" w14:textId="17A58085" w:rsidR="00AE05B4" w:rsidRDefault="00283D9A" w:rsidP="00AE05B4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55200" behindDoc="0" locked="0" layoutInCell="1" allowOverlap="1" wp14:anchorId="55CE6E7E" wp14:editId="2564CFE2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1633" name="Oval 316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CAF030B" id="Oval 31633" o:spid="_x0000_s1026" style="position:absolute;margin-left:54.25pt;margin-top:14.1pt;width:21pt;height:22.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042200ED" wp14:editId="1FBF3C24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34" name="Star: 12 Points 316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2BE5FCA" id="Star: 12 Points 31634" o:spid="_x0000_s1026" style="position:absolute;margin-left:97.75pt;margin-top:9.55pt;width:31.5pt;height:29.25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17835432" wp14:editId="0672FD22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1632" name="Star: 12 Points 316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4A5AA4" id="Star: 12 Points 31632" o:spid="_x0000_s1026" style="position:absolute;margin-left:3.25pt;margin-top:7.3pt;width:31.5pt;height:29.2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tptVzZ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1185" w:type="dxa"/>
          </w:tcPr>
          <w:p w14:paraId="18F590BF" w14:textId="5BAE47FA" w:rsidR="00AE05B4" w:rsidRDefault="00AE05B4" w:rsidP="00AE05B4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43B5FF08" w14:textId="0749BAD0" w:rsidR="00AE05B4" w:rsidRDefault="00AE05B4" w:rsidP="00AE05B4">
            <w:pPr>
              <w:rPr>
                <w:lang w:val="ru-RU"/>
              </w:rPr>
            </w:pPr>
          </w:p>
        </w:tc>
        <w:tc>
          <w:tcPr>
            <w:tcW w:w="979" w:type="dxa"/>
          </w:tcPr>
          <w:p w14:paraId="219386A9" w14:textId="1A11B85F" w:rsidR="00AE05B4" w:rsidRDefault="00283D9A" w:rsidP="00AE05B4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69536" behindDoc="0" locked="0" layoutInCell="1" allowOverlap="1" wp14:anchorId="2EF9C3BA" wp14:editId="27793BD5">
                      <wp:simplePos x="0" y="0"/>
                      <wp:positionH relativeFrom="column">
                        <wp:posOffset>104775</wp:posOffset>
                      </wp:positionH>
                      <wp:positionV relativeFrom="paragraph">
                        <wp:posOffset>168275</wp:posOffset>
                      </wp:positionV>
                      <wp:extent cx="266700" cy="285750"/>
                      <wp:effectExtent l="0" t="0" r="19050" b="19050"/>
                      <wp:wrapNone/>
                      <wp:docPr id="31643" name="Oval 316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962F1FC" id="Oval 31643" o:spid="_x0000_s1026" style="position:absolute;margin-left:8.25pt;margin-top:13.25pt;width:21pt;height:22.5pt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59296" behindDoc="0" locked="0" layoutInCell="1" allowOverlap="1" wp14:anchorId="3EDE17DB" wp14:editId="6C8F83EC">
                      <wp:simplePos x="0" y="0"/>
                      <wp:positionH relativeFrom="column">
                        <wp:posOffset>647700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36" name="Star: 12 Points 316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00B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05FB86" id="Star: 12 Points 31636" o:spid="_x0000_s1026" style="position:absolute;margin-left:51pt;margin-top:9.55pt;width:31.5pt;height:29.2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#00b050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79" w:type="dxa"/>
          </w:tcPr>
          <w:p w14:paraId="7C59BEAB" w14:textId="2E1A0F72" w:rsidR="00AE05B4" w:rsidRDefault="00AE05B4" w:rsidP="00AE05B4">
            <w:pPr>
              <w:rPr>
                <w:lang w:val="ru-RU"/>
              </w:rPr>
            </w:pPr>
          </w:p>
        </w:tc>
      </w:tr>
    </w:tbl>
    <w:p w14:paraId="091D1D9D" w14:textId="2F3FF348" w:rsidR="00ED447B" w:rsidRDefault="00ED447B" w:rsidP="002C7EB1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</w:p>
    <w:p w14:paraId="4364EAA9" w14:textId="118B1AE5" w:rsidR="00AE05B4" w:rsidRDefault="00AE05B4">
      <w:p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br w:type="page"/>
      </w:r>
    </w:p>
    <w:p w14:paraId="798F925A" w14:textId="77777777" w:rsidR="00230250" w:rsidRDefault="00230250" w:rsidP="00AE05B4">
      <w:pPr>
        <w:pStyle w:val="a0"/>
        <w:numPr>
          <w:ilvl w:val="0"/>
          <w:numId w:val="0"/>
        </w:numPr>
        <w:rPr>
          <w:rFonts w:ascii="Times New Roman" w:hAnsi="Times New Roman" w:cs="Times New Roman"/>
          <w:lang w:val="ru-RU"/>
        </w:rPr>
      </w:pPr>
    </w:p>
    <w:p w14:paraId="5D11E65F" w14:textId="7E58F146" w:rsidR="002C7EB1" w:rsidRDefault="002C7EB1" w:rsidP="002C7EB1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Выполнение С2</w:t>
      </w:r>
      <w:r w:rsidR="001C3959">
        <w:rPr>
          <w:rFonts w:ascii="Times New Roman" w:hAnsi="Times New Roman" w:cs="Times New Roman"/>
          <w:lang w:val="ru-RU"/>
        </w:rPr>
        <w:t xml:space="preserve"> (Автономный заезд)</w:t>
      </w:r>
      <w:r>
        <w:rPr>
          <w:rFonts w:ascii="Times New Roman" w:hAnsi="Times New Roman" w:cs="Times New Roman"/>
          <w:lang w:val="ru-RU"/>
        </w:rPr>
        <w:t>:</w:t>
      </w:r>
    </w:p>
    <w:p w14:paraId="12BFB849" w14:textId="77777777" w:rsidR="002C7EB1" w:rsidRDefault="002C7EB1" w:rsidP="002C7EB1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</w:p>
    <w:p w14:paraId="3EE6C4F1" w14:textId="21EF706A" w:rsidR="002C7EB1" w:rsidRPr="00E93F08" w:rsidRDefault="002C7EB1" w:rsidP="00E93F08">
      <w:pPr>
        <w:ind w:left="567"/>
        <w:rPr>
          <w:szCs w:val="19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Робот способный </w:t>
      </w:r>
      <w:r w:rsidR="001361F2">
        <w:rPr>
          <w:rFonts w:ascii="Times New Roman" w:hAnsi="Times New Roman" w:cs="Times New Roman"/>
          <w:lang w:val="ru-RU"/>
        </w:rPr>
        <w:t>перемещать</w:t>
      </w:r>
      <w:r>
        <w:rPr>
          <w:rFonts w:ascii="Times New Roman" w:hAnsi="Times New Roman" w:cs="Times New Roman"/>
          <w:lang w:val="ru-RU"/>
        </w:rPr>
        <w:t xml:space="preserve"> шайб</w:t>
      </w:r>
      <w:r w:rsidR="001361F2">
        <w:rPr>
          <w:rFonts w:ascii="Times New Roman" w:hAnsi="Times New Roman" w:cs="Times New Roman"/>
          <w:lang w:val="ru-RU"/>
        </w:rPr>
        <w:t>ы по поверхности поля</w:t>
      </w:r>
      <w:r>
        <w:rPr>
          <w:rFonts w:ascii="Times New Roman" w:hAnsi="Times New Roman" w:cs="Times New Roman"/>
          <w:lang w:val="ru-RU"/>
        </w:rPr>
        <w:t xml:space="preserve"> помещается в зону старта.</w:t>
      </w:r>
      <w:r w:rsidR="001361F2">
        <w:rPr>
          <w:rFonts w:ascii="Times New Roman" w:hAnsi="Times New Roman" w:cs="Times New Roman"/>
          <w:lang w:val="ru-RU"/>
        </w:rPr>
        <w:t xml:space="preserve"> Случайным образом определяется номер ячейки, в которую робот должен поместить шайбу с номером «1». Робот должен переместится из зоны старта к шайбе с номером «1», и переместить эту шайбу в указанную ячейку, после перемещения шайбы в нужную зону робот должен сообщить по средствам световой индикации что он выполнил перемещение шайбы на протяжении 3х секунд (в это время робот НЕ должен двигаться). После этого робот должен вернуться в зону старта.</w:t>
      </w:r>
      <w:r w:rsidR="00E93F08">
        <w:rPr>
          <w:rFonts w:ascii="Times New Roman" w:hAnsi="Times New Roman" w:cs="Times New Roman"/>
          <w:lang w:val="ru-RU"/>
        </w:rPr>
        <w:t xml:space="preserve"> </w:t>
      </w:r>
      <w:r w:rsidR="00E93F08" w:rsidRPr="00D858A8">
        <w:rPr>
          <w:rFonts w:ascii="Times New Roman" w:hAnsi="Times New Roman" w:cs="Times New Roman"/>
          <w:szCs w:val="19"/>
          <w:lang w:val="ru-RU"/>
        </w:rPr>
        <w:t>Трогать робота во время выполнения задания ЗАПРЕЩЕНО, иначе последует остановка сдачи оценка выполненной работы.</w:t>
      </w:r>
    </w:p>
    <w:p w14:paraId="361E1A45" w14:textId="71F9645D" w:rsidR="002C7EB1" w:rsidRDefault="002C7EB1" w:rsidP="002C7EB1">
      <w:pPr>
        <w:pStyle w:val="Sectiontext"/>
        <w:rPr>
          <w:lang w:val="ru-RU"/>
        </w:rPr>
      </w:pPr>
      <w:r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 Ожидается, что участники расположат индикационные лампы таким образом, что их будет хорошо видно с любой стороны соревновательного поля.</w:t>
      </w:r>
    </w:p>
    <w:tbl>
      <w:tblPr>
        <w:tblStyle w:val="ad"/>
        <w:tblW w:w="0" w:type="auto"/>
        <w:tblInd w:w="851" w:type="dxa"/>
        <w:tblLook w:val="04A0" w:firstRow="1" w:lastRow="0" w:firstColumn="1" w:lastColumn="0" w:noHBand="0" w:noVBand="1"/>
      </w:tblPr>
      <w:tblGrid>
        <w:gridCol w:w="2198"/>
        <w:gridCol w:w="2171"/>
        <w:gridCol w:w="2208"/>
        <w:gridCol w:w="2200"/>
      </w:tblGrid>
      <w:tr w:rsidR="002C7EB1" w:rsidRPr="00B90A2C" w14:paraId="652F03F6" w14:textId="77777777" w:rsidTr="00283D9A">
        <w:tc>
          <w:tcPr>
            <w:tcW w:w="2198" w:type="dxa"/>
          </w:tcPr>
          <w:p w14:paraId="3BE29A97" w14:textId="77777777" w:rsidR="002C7EB1" w:rsidRDefault="002C7EB1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171" w:type="dxa"/>
          </w:tcPr>
          <w:p w14:paraId="7F515E4E" w14:textId="77777777" w:rsidR="002C7EB1" w:rsidRDefault="002C7EB1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208" w:type="dxa"/>
          </w:tcPr>
          <w:p w14:paraId="6F9BD32A" w14:textId="42B50D60" w:rsidR="002C7EB1" w:rsidRDefault="002C7EB1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 xml:space="preserve">Робот </w:t>
            </w:r>
            <w:r w:rsidR="000C5F05">
              <w:rPr>
                <w:lang w:val="ru-RU"/>
              </w:rPr>
              <w:t>поместил шайбу</w:t>
            </w:r>
            <w:r w:rsidR="00F05EA1">
              <w:rPr>
                <w:lang w:val="ru-RU"/>
              </w:rPr>
              <w:t xml:space="preserve"> «1» в нужную ячейку</w:t>
            </w:r>
            <w:r>
              <w:rPr>
                <w:lang w:val="ru-RU"/>
              </w:rPr>
              <w:t>, при этом задача еще выполняется (находится на поле опасно)</w:t>
            </w:r>
          </w:p>
        </w:tc>
        <w:tc>
          <w:tcPr>
            <w:tcW w:w="2200" w:type="dxa"/>
          </w:tcPr>
          <w:p w14:paraId="4800E3C6" w14:textId="77777777" w:rsidR="002C7EB1" w:rsidRDefault="002C7EB1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 (находится на поле безопасно)</w:t>
            </w:r>
          </w:p>
        </w:tc>
      </w:tr>
      <w:tr w:rsidR="00283D9A" w:rsidRPr="00B90A2C" w14:paraId="3BC86682" w14:textId="77777777" w:rsidTr="00283D9A">
        <w:tc>
          <w:tcPr>
            <w:tcW w:w="2198" w:type="dxa"/>
          </w:tcPr>
          <w:p w14:paraId="7694A695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86944" behindDoc="0" locked="0" layoutInCell="1" allowOverlap="1" wp14:anchorId="59FE3522" wp14:editId="08493DFC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2563" name="Star: 12 Points 325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1B373B1" id="Star: 12 Points 32563" o:spid="_x0000_s1026" style="position:absolute;margin-left:.85pt;margin-top:11.2pt;width:31.5pt;height:29.25pt;z-index:251986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3FC7984B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85920" behindDoc="0" locked="0" layoutInCell="1" allowOverlap="1" wp14:anchorId="7CDB9DD9" wp14:editId="10437B9B">
                      <wp:simplePos x="0" y="0"/>
                      <wp:positionH relativeFrom="column">
                        <wp:posOffset>896620</wp:posOffset>
                      </wp:positionH>
                      <wp:positionV relativeFrom="paragraph">
                        <wp:posOffset>9525</wp:posOffset>
                      </wp:positionV>
                      <wp:extent cx="266700" cy="285750"/>
                      <wp:effectExtent l="0" t="0" r="19050" b="19050"/>
                      <wp:wrapNone/>
                      <wp:docPr id="32564" name="Oval 325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D193C28" id="Oval 32564" o:spid="_x0000_s1026" style="position:absolute;margin-left:70.6pt;margin-top:.75pt;width:21pt;height:22.5pt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87968" behindDoc="0" locked="0" layoutInCell="1" allowOverlap="1" wp14:anchorId="07E9A0D6" wp14:editId="28CBD5B6">
                      <wp:simplePos x="0" y="0"/>
                      <wp:positionH relativeFrom="column">
                        <wp:posOffset>487045</wp:posOffset>
                      </wp:positionH>
                      <wp:positionV relativeFrom="paragraph">
                        <wp:posOffset>9525</wp:posOffset>
                      </wp:positionV>
                      <wp:extent cx="266700" cy="285750"/>
                      <wp:effectExtent l="0" t="0" r="19050" b="19050"/>
                      <wp:wrapNone/>
                      <wp:docPr id="32565" name="Oval 325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378514E" id="Oval 32565" o:spid="_x0000_s1026" style="position:absolute;margin-left:38.35pt;margin-top:.75pt;width:21pt;height:22.5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  <w:p w14:paraId="672A39F4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04BBBA68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171" w:type="dxa"/>
          </w:tcPr>
          <w:p w14:paraId="30EAD650" w14:textId="57FE3E79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1040" behindDoc="0" locked="0" layoutInCell="1" allowOverlap="1" wp14:anchorId="4FAF9BB8" wp14:editId="1EF5D409">
                      <wp:simplePos x="0" y="0"/>
                      <wp:positionH relativeFrom="column">
                        <wp:posOffset>929640</wp:posOffset>
                      </wp:positionH>
                      <wp:positionV relativeFrom="paragraph">
                        <wp:posOffset>189230</wp:posOffset>
                      </wp:positionV>
                      <wp:extent cx="266700" cy="285750"/>
                      <wp:effectExtent l="0" t="0" r="19050" b="19050"/>
                      <wp:wrapNone/>
                      <wp:docPr id="32566" name="Oval 325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35DE812" id="Oval 32566" o:spid="_x0000_s1026" style="position:absolute;margin-left:73.2pt;margin-top:14.9pt;width:21pt;height:22.5pt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0016" behindDoc="0" locked="0" layoutInCell="1" allowOverlap="1" wp14:anchorId="57D43037" wp14:editId="024A8ABF">
                      <wp:simplePos x="0" y="0"/>
                      <wp:positionH relativeFrom="column">
                        <wp:posOffset>443865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2567" name="Star: 12 Points 325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D4E49CE" id="Star: 12 Points 32567" o:spid="_x0000_s1026" style="position:absolute;margin-left:34.95pt;margin-top:11.2pt;width:31.5pt;height:29.25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00B96FEC" wp14:editId="65075C7E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2568" name="Star: 12 Points 325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442F1BD" id="Star: 12 Points 32568" o:spid="_x0000_s1026" style="position:absolute;margin-left:-.3pt;margin-top:11.95pt;width:31.5pt;height:29.25pt;z-index:251988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8" w:type="dxa"/>
          </w:tcPr>
          <w:p w14:paraId="3C2C8D2F" w14:textId="078C2FC3" w:rsidR="00283D9A" w:rsidRDefault="00EE56B7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3B75954B" wp14:editId="53F297CF">
                      <wp:simplePos x="0" y="0"/>
                      <wp:positionH relativeFrom="column">
                        <wp:posOffset>865505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1558" name="Star: 12 Points 315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00B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3DCA99A" id="Star: 12 Points 31558" o:spid="_x0000_s1026" style="position:absolute;margin-left:68.15pt;margin-top:11.95pt;width:31.5pt;height:29.25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#00b050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 w:rsidR="00283D9A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183E5B66" wp14:editId="2B451DE4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2569" name="Star: 12 Points 325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25FA8A4" id="Star: 12 Points 32569" o:spid="_x0000_s1026" style="position:absolute;margin-left:32.15pt;margin-top:11.95pt;width:31.5pt;height:29.25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 w:rsidR="00283D9A"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2064" behindDoc="0" locked="0" layoutInCell="1" allowOverlap="1" wp14:anchorId="15987265" wp14:editId="146959DF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2570" name="Star: 12 Points 325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21C36C7" id="Star: 12 Points 32570" o:spid="_x0000_s1026" style="position:absolute;margin-left:-2.35pt;margin-top:11.2pt;width:31.5pt;height:29.25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0" w:type="dxa"/>
          </w:tcPr>
          <w:p w14:paraId="143120EA" w14:textId="08448E23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4112" behindDoc="0" locked="0" layoutInCell="1" allowOverlap="1" wp14:anchorId="490D89FD" wp14:editId="27738E5F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180975</wp:posOffset>
                      </wp:positionV>
                      <wp:extent cx="266700" cy="285750"/>
                      <wp:effectExtent l="0" t="0" r="19050" b="19050"/>
                      <wp:wrapNone/>
                      <wp:docPr id="32571" name="Oval 325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CAAF05B" id="Oval 32571" o:spid="_x0000_s1026" style="position:absolute;margin-left:5pt;margin-top:14.25pt;width:21pt;height:22.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5136" behindDoc="0" locked="0" layoutInCell="1" allowOverlap="1" wp14:anchorId="172995BA" wp14:editId="3161B16D">
                      <wp:simplePos x="0" y="0"/>
                      <wp:positionH relativeFrom="column">
                        <wp:posOffset>454025</wp:posOffset>
                      </wp:positionH>
                      <wp:positionV relativeFrom="paragraph">
                        <wp:posOffset>171450</wp:posOffset>
                      </wp:positionV>
                      <wp:extent cx="266700" cy="285750"/>
                      <wp:effectExtent l="0" t="0" r="19050" b="19050"/>
                      <wp:wrapNone/>
                      <wp:docPr id="32572" name="Oval 325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D0DC410" id="Oval 32572" o:spid="_x0000_s1026" style="position:absolute;margin-left:35.75pt;margin-top:13.5pt;width:21pt;height:22.5pt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6160" behindDoc="0" locked="0" layoutInCell="1" allowOverlap="1" wp14:anchorId="0BE06690" wp14:editId="3ACB4C20">
                      <wp:simplePos x="0" y="0"/>
                      <wp:positionH relativeFrom="column">
                        <wp:posOffset>844550</wp:posOffset>
                      </wp:positionH>
                      <wp:positionV relativeFrom="paragraph">
                        <wp:posOffset>160655</wp:posOffset>
                      </wp:positionV>
                      <wp:extent cx="266700" cy="285750"/>
                      <wp:effectExtent l="0" t="0" r="19050" b="19050"/>
                      <wp:wrapNone/>
                      <wp:docPr id="32573" name="Oval 325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11E65EB" id="Oval 32573" o:spid="_x0000_s1026" style="position:absolute;margin-left:66.5pt;margin-top:12.65pt;width:21pt;height:22.5pt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1211573B" w14:textId="77777777" w:rsidR="002C7EB1" w:rsidRPr="00AE2B2C" w:rsidRDefault="002C7EB1" w:rsidP="002C7EB1">
      <w:pPr>
        <w:pStyle w:val="Sectiontext"/>
        <w:ind w:left="0"/>
        <w:rPr>
          <w:lang w:val="ru-RU"/>
        </w:rPr>
      </w:pPr>
    </w:p>
    <w:p w14:paraId="3E4C2948" w14:textId="77777777" w:rsidR="002C7EB1" w:rsidRPr="00FB0611" w:rsidRDefault="002C7EB1" w:rsidP="002C7EB1">
      <w:pPr>
        <w:rPr>
          <w:lang w:val="ru-RU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7170" w:type="dxa"/>
        <w:tblInd w:w="846" w:type="dxa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  <w:gridCol w:w="979"/>
        <w:gridCol w:w="979"/>
      </w:tblGrid>
      <w:tr w:rsidR="006D6327" w14:paraId="155E7A92" w14:textId="77777777" w:rsidTr="00283D9A">
        <w:tc>
          <w:tcPr>
            <w:tcW w:w="1440" w:type="dxa"/>
          </w:tcPr>
          <w:p w14:paraId="76D309C1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977" w:type="dxa"/>
          </w:tcPr>
          <w:p w14:paraId="192A28DA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977" w:type="dxa"/>
          </w:tcPr>
          <w:p w14:paraId="016DF0DE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909" w:type="dxa"/>
          </w:tcPr>
          <w:p w14:paraId="71BE1491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2427E70E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  <w:tc>
          <w:tcPr>
            <w:tcW w:w="979" w:type="dxa"/>
          </w:tcPr>
          <w:p w14:paraId="29D7C427" w14:textId="4012773C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Зелёная лампа не горит</w:t>
            </w:r>
          </w:p>
        </w:tc>
        <w:tc>
          <w:tcPr>
            <w:tcW w:w="979" w:type="dxa"/>
          </w:tcPr>
          <w:p w14:paraId="558CCB42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Зелёная лампа горит</w:t>
            </w:r>
          </w:p>
        </w:tc>
      </w:tr>
      <w:tr w:rsidR="00283D9A" w14:paraId="2D852B9F" w14:textId="77777777" w:rsidTr="00283D9A">
        <w:tc>
          <w:tcPr>
            <w:tcW w:w="1440" w:type="dxa"/>
          </w:tcPr>
          <w:p w14:paraId="6490F37A" w14:textId="77777777" w:rsidR="00283D9A" w:rsidRDefault="00283D9A" w:rsidP="00283D9A">
            <w:pPr>
              <w:rPr>
                <w:lang w:val="ru-RU"/>
              </w:rPr>
            </w:pPr>
          </w:p>
          <w:p w14:paraId="27D97141" w14:textId="77777777" w:rsidR="00283D9A" w:rsidRDefault="00283D9A" w:rsidP="00283D9A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5BDA8D99" w14:textId="777777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6A770F41" w14:textId="4F4DC5E0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75ACFACA" wp14:editId="081DFE1D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2574" name="Oval 325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EFA8F9B" id="Oval 32574" o:spid="_x0000_s1026" style="position:absolute;margin-left:8.6pt;margin-top:11.85pt;width:21pt;height:22.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977" w:type="dxa"/>
          </w:tcPr>
          <w:p w14:paraId="7491274C" w14:textId="7E470CB0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0256" behindDoc="0" locked="0" layoutInCell="1" allowOverlap="1" wp14:anchorId="06BEC67C" wp14:editId="5FD13C84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2575" name="Oval 325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216E3A7" id="Oval 32575" o:spid="_x0000_s1026" style="position:absolute;margin-left:54.25pt;margin-top:14.1pt;width:21pt;height:22.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1280" behindDoc="0" locked="0" layoutInCell="1" allowOverlap="1" wp14:anchorId="790B7A01" wp14:editId="48546156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53" name="Star: 12 Points 31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53CB587" id="Star: 12 Points 31653" o:spid="_x0000_s1026" style="position:absolute;margin-left:97.75pt;margin-top:9.55pt;width:31.5pt;height:29.25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999232" behindDoc="0" locked="0" layoutInCell="1" allowOverlap="1" wp14:anchorId="68270C83" wp14:editId="3D17E97D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1654" name="Star: 12 Points 316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067C5CD" id="Star: 12 Points 31654" o:spid="_x0000_s1026" style="position:absolute;margin-left:3.25pt;margin-top:7.3pt;width:31.5pt;height:29.2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YRoMT5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09" w:type="dxa"/>
          </w:tcPr>
          <w:p w14:paraId="7F9D8405" w14:textId="596529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58DEA5EE" w14:textId="18F497E5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9" w:type="dxa"/>
          </w:tcPr>
          <w:p w14:paraId="70908DE0" w14:textId="4AA3316E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3328" behindDoc="0" locked="0" layoutInCell="1" allowOverlap="1" wp14:anchorId="71AC2A4A" wp14:editId="74DF5736">
                      <wp:simplePos x="0" y="0"/>
                      <wp:positionH relativeFrom="column">
                        <wp:posOffset>104775</wp:posOffset>
                      </wp:positionH>
                      <wp:positionV relativeFrom="paragraph">
                        <wp:posOffset>168275</wp:posOffset>
                      </wp:positionV>
                      <wp:extent cx="266700" cy="285750"/>
                      <wp:effectExtent l="0" t="0" r="19050" b="19050"/>
                      <wp:wrapNone/>
                      <wp:docPr id="31655" name="Oval 316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7D2F1C3" id="Oval 31655" o:spid="_x0000_s1026" style="position:absolute;margin-left:8.25pt;margin-top:13.25pt;width:21pt;height:22.5pt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3721960C" wp14:editId="2D8DCCAF">
                      <wp:simplePos x="0" y="0"/>
                      <wp:positionH relativeFrom="column">
                        <wp:posOffset>647700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56" name="Star: 12 Points 316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00B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BB2A2F" id="Star: 12 Points 31656" o:spid="_x0000_s1026" style="position:absolute;margin-left:51pt;margin-top:9.55pt;width:31.5pt;height:29.25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#00b050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79" w:type="dxa"/>
          </w:tcPr>
          <w:p w14:paraId="749FB239" w14:textId="38179EA9" w:rsidR="00283D9A" w:rsidRDefault="00283D9A" w:rsidP="00283D9A">
            <w:pPr>
              <w:rPr>
                <w:lang w:val="ru-RU"/>
              </w:rPr>
            </w:pPr>
          </w:p>
        </w:tc>
      </w:tr>
    </w:tbl>
    <w:p w14:paraId="127D6C23" w14:textId="77777777" w:rsidR="00152BAD" w:rsidRDefault="00152BAD">
      <w:pPr>
        <w:rPr>
          <w:lang w:val="ru-RU"/>
        </w:rPr>
      </w:pPr>
    </w:p>
    <w:p w14:paraId="5CEA5EC4" w14:textId="12FD8711" w:rsidR="00AE05B4" w:rsidRPr="00152BAD" w:rsidRDefault="00AE05B4" w:rsidP="00152BAD">
      <w:pPr>
        <w:rPr>
          <w:lang w:val="ru-RU"/>
        </w:rPr>
      </w:pPr>
      <w:r w:rsidRPr="00152BAD">
        <w:rPr>
          <w:lang w:val="ru-RU"/>
        </w:rPr>
        <w:br w:type="page"/>
      </w:r>
    </w:p>
    <w:p w14:paraId="32ADC3C7" w14:textId="77777777" w:rsidR="00616EAA" w:rsidRDefault="00616EAA">
      <w:pPr>
        <w:rPr>
          <w:lang w:val="ru-RU"/>
        </w:rPr>
      </w:pPr>
    </w:p>
    <w:p w14:paraId="2C4B7BEF" w14:textId="762FC59E" w:rsidR="00012792" w:rsidRDefault="00012792" w:rsidP="00012792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Выполнение С3</w:t>
      </w:r>
      <w:r w:rsidR="00A64D65">
        <w:rPr>
          <w:rFonts w:ascii="Times New Roman" w:hAnsi="Times New Roman" w:cs="Times New Roman"/>
          <w:lang w:val="ru-RU"/>
        </w:rPr>
        <w:t xml:space="preserve"> (Телеуправление</w:t>
      </w:r>
      <w:r w:rsidR="006E58B9">
        <w:rPr>
          <w:rFonts w:ascii="Times New Roman" w:hAnsi="Times New Roman" w:cs="Times New Roman"/>
          <w:lang w:val="ru-RU"/>
        </w:rPr>
        <w:t xml:space="preserve"> БЕЗ прямой видимости</w:t>
      </w:r>
      <w:r w:rsidR="00A64D65">
        <w:rPr>
          <w:rFonts w:ascii="Times New Roman" w:hAnsi="Times New Roman" w:cs="Times New Roman"/>
          <w:lang w:val="ru-RU"/>
        </w:rPr>
        <w:t>)</w:t>
      </w:r>
      <w:r>
        <w:rPr>
          <w:rFonts w:ascii="Times New Roman" w:hAnsi="Times New Roman" w:cs="Times New Roman"/>
          <w:lang w:val="ru-RU"/>
        </w:rPr>
        <w:t>:</w:t>
      </w:r>
    </w:p>
    <w:p w14:paraId="66DE467B" w14:textId="77777777" w:rsidR="00012792" w:rsidRDefault="00012792" w:rsidP="00012792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</w:p>
    <w:p w14:paraId="30BCCD22" w14:textId="77777777" w:rsidR="000C5F05" w:rsidRDefault="00614DD7" w:rsidP="00CA0641">
      <w:pPr>
        <w:pStyle w:val="a0"/>
        <w:numPr>
          <w:ilvl w:val="0"/>
          <w:numId w:val="0"/>
        </w:numPr>
        <w:ind w:left="1134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Оба р</w:t>
      </w:r>
      <w:r w:rsidR="00012792">
        <w:rPr>
          <w:rFonts w:ascii="Times New Roman" w:hAnsi="Times New Roman" w:cs="Times New Roman"/>
          <w:lang w:val="ru-RU"/>
        </w:rPr>
        <w:t>обот</w:t>
      </w:r>
      <w:r>
        <w:rPr>
          <w:rFonts w:ascii="Times New Roman" w:hAnsi="Times New Roman" w:cs="Times New Roman"/>
          <w:lang w:val="ru-RU"/>
        </w:rPr>
        <w:t>а</w:t>
      </w:r>
      <w:r w:rsidR="00012792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помещаются</w:t>
      </w:r>
      <w:r w:rsidR="00012792">
        <w:rPr>
          <w:rFonts w:ascii="Times New Roman" w:hAnsi="Times New Roman" w:cs="Times New Roman"/>
          <w:lang w:val="ru-RU"/>
        </w:rPr>
        <w:t xml:space="preserve"> в зону старта</w:t>
      </w:r>
      <w:r w:rsidR="0056466E">
        <w:rPr>
          <w:rFonts w:ascii="Times New Roman" w:hAnsi="Times New Roman" w:cs="Times New Roman"/>
          <w:lang w:val="ru-RU"/>
        </w:rPr>
        <w:t>.</w:t>
      </w:r>
      <w:r w:rsidR="000C5F05">
        <w:rPr>
          <w:rFonts w:ascii="Times New Roman" w:hAnsi="Times New Roman" w:cs="Times New Roman"/>
          <w:lang w:val="ru-RU"/>
        </w:rPr>
        <w:t xml:space="preserve"> </w:t>
      </w:r>
      <w:r w:rsidR="00012792">
        <w:rPr>
          <w:rFonts w:ascii="Times New Roman" w:hAnsi="Times New Roman" w:cs="Times New Roman"/>
          <w:lang w:val="ru-RU"/>
        </w:rPr>
        <w:t>Случайным образом определяется номер ячейки, в</w:t>
      </w:r>
    </w:p>
    <w:p w14:paraId="21DEEAB9" w14:textId="77777777" w:rsidR="000C5F05" w:rsidRDefault="000C5F05" w:rsidP="000C5F05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</w:t>
      </w:r>
      <w:r w:rsidR="00012792">
        <w:rPr>
          <w:rFonts w:ascii="Times New Roman" w:hAnsi="Times New Roman" w:cs="Times New Roman"/>
          <w:lang w:val="ru-RU"/>
        </w:rPr>
        <w:t>оторую</w:t>
      </w:r>
      <w:r>
        <w:rPr>
          <w:rFonts w:ascii="Times New Roman" w:hAnsi="Times New Roman" w:cs="Times New Roman"/>
          <w:lang w:val="ru-RU"/>
        </w:rPr>
        <w:t xml:space="preserve"> на первой половине поля помещается шайба с номером «1». Вторая шайба с</w:t>
      </w:r>
    </w:p>
    <w:p w14:paraId="54773196" w14:textId="77777777" w:rsidR="00CA0641" w:rsidRDefault="000C5F05" w:rsidP="000C5F05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номером «1» помещается в исходную зону во второй половине поля.</w:t>
      </w:r>
      <w:r w:rsidR="00391746">
        <w:rPr>
          <w:rFonts w:ascii="Times New Roman" w:hAnsi="Times New Roman" w:cs="Times New Roman"/>
          <w:lang w:val="ru-RU"/>
        </w:rPr>
        <w:t xml:space="preserve"> </w:t>
      </w:r>
    </w:p>
    <w:p w14:paraId="0CEBEDE9" w14:textId="77777777" w:rsidR="00CA0641" w:rsidRDefault="00391746" w:rsidP="00CA0641">
      <w:pPr>
        <w:pStyle w:val="a0"/>
        <w:numPr>
          <w:ilvl w:val="0"/>
          <w:numId w:val="0"/>
        </w:numPr>
        <w:ind w:left="1134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Робот способный</w:t>
      </w:r>
      <w:r w:rsidR="00CA0641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считывать номера шайб перемещается в зону расположения шайб</w:t>
      </w:r>
    </w:p>
    <w:p w14:paraId="3F76F741" w14:textId="0D38FA48" w:rsidR="00CA0641" w:rsidRDefault="00391746" w:rsidP="00CA064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определяет </w:t>
      </w:r>
      <w:r w:rsidR="00CA0641">
        <w:rPr>
          <w:rFonts w:ascii="Times New Roman" w:hAnsi="Times New Roman" w:cs="Times New Roman"/>
          <w:lang w:val="ru-RU"/>
        </w:rPr>
        <w:t>ячейку,</w:t>
      </w:r>
      <w:r>
        <w:rPr>
          <w:rFonts w:ascii="Times New Roman" w:hAnsi="Times New Roman" w:cs="Times New Roman"/>
          <w:lang w:val="ru-RU"/>
        </w:rPr>
        <w:t xml:space="preserve"> в которой находится шайба. Робот сообщает об этом 3х секундной</w:t>
      </w:r>
    </w:p>
    <w:p w14:paraId="43532124" w14:textId="77777777" w:rsidR="00CA0641" w:rsidRDefault="00391746" w:rsidP="00CA064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индикацией и участник управляющий роботом передаёт информацию о номере ячейки</w:t>
      </w:r>
    </w:p>
    <w:p w14:paraId="4ECA58CE" w14:textId="73190C78" w:rsidR="00CA0641" w:rsidRDefault="00CA0641" w:rsidP="00CA064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напарнику (участник может сообщить о месторасположении шайбы ТОЛЬКО во время</w:t>
      </w:r>
    </w:p>
    <w:p w14:paraId="0FB2A35F" w14:textId="4F461617" w:rsidR="00CA0641" w:rsidRDefault="00CA0641" w:rsidP="00CA064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индикации)</w:t>
      </w:r>
      <w:r w:rsidR="00391746">
        <w:rPr>
          <w:rFonts w:ascii="Times New Roman" w:hAnsi="Times New Roman" w:cs="Times New Roman"/>
          <w:lang w:val="ru-RU"/>
        </w:rPr>
        <w:t xml:space="preserve">. После этого первый робот возвращается в зону старта. </w:t>
      </w:r>
    </w:p>
    <w:p w14:paraId="78DD3AEC" w14:textId="77777777" w:rsidR="00CA0641" w:rsidRDefault="00391746" w:rsidP="00CA0641">
      <w:pPr>
        <w:pStyle w:val="a0"/>
        <w:numPr>
          <w:ilvl w:val="0"/>
          <w:numId w:val="0"/>
        </w:numPr>
        <w:ind w:left="1134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Второй </w:t>
      </w:r>
      <w:r w:rsidR="00CA0641">
        <w:rPr>
          <w:rFonts w:ascii="Times New Roman" w:hAnsi="Times New Roman" w:cs="Times New Roman"/>
          <w:lang w:val="ru-RU"/>
        </w:rPr>
        <w:t>робот должен переместится из зоны старта к шайбе с номером «1», и переместить</w:t>
      </w:r>
    </w:p>
    <w:p w14:paraId="4B2B8E1F" w14:textId="77777777" w:rsidR="00CA0641" w:rsidRDefault="00CA0641" w:rsidP="00CA064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эту шайбу в указанную ячейку, после перемещения шайбы в нужную зону робот должен</w:t>
      </w:r>
    </w:p>
    <w:p w14:paraId="115AB8F5" w14:textId="77777777" w:rsidR="00CA0641" w:rsidRDefault="00CA0641" w:rsidP="00CA0641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сообщить по средствам световой индикации что он выполнил перемещение шайбы на</w:t>
      </w:r>
    </w:p>
    <w:p w14:paraId="4E014FA4" w14:textId="77777777" w:rsidR="00E93F08" w:rsidRDefault="00CA0641" w:rsidP="00E93F08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протяжении 3х секунд (в это время робот НЕ должен двигаться). После этого робот</w:t>
      </w:r>
    </w:p>
    <w:p w14:paraId="53D9F567" w14:textId="6BA84E00" w:rsidR="00E93F08" w:rsidRDefault="00CA0641" w:rsidP="00E93F08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szCs w:val="19"/>
          <w:lang w:val="ru-RU"/>
        </w:rPr>
      </w:pPr>
      <w:r>
        <w:rPr>
          <w:rFonts w:ascii="Times New Roman" w:hAnsi="Times New Roman" w:cs="Times New Roman"/>
          <w:lang w:val="ru-RU"/>
        </w:rPr>
        <w:t>должен</w:t>
      </w:r>
      <w:r w:rsidR="00E93F08">
        <w:rPr>
          <w:rFonts w:ascii="Times New Roman" w:hAnsi="Times New Roman" w:cs="Times New Roman"/>
          <w:lang w:val="ru-RU"/>
        </w:rPr>
        <w:t xml:space="preserve"> </w:t>
      </w:r>
      <w:r>
        <w:rPr>
          <w:rFonts w:ascii="Times New Roman" w:hAnsi="Times New Roman" w:cs="Times New Roman"/>
          <w:lang w:val="ru-RU"/>
        </w:rPr>
        <w:t>вернуться в зону старта.</w:t>
      </w:r>
      <w:r w:rsidR="00E93F08">
        <w:rPr>
          <w:rFonts w:ascii="Times New Roman" w:hAnsi="Times New Roman" w:cs="Times New Roman"/>
          <w:lang w:val="ru-RU"/>
        </w:rPr>
        <w:t xml:space="preserve"> </w:t>
      </w:r>
      <w:r w:rsidR="00E93F08" w:rsidRPr="00D858A8">
        <w:rPr>
          <w:rFonts w:ascii="Times New Roman" w:hAnsi="Times New Roman" w:cs="Times New Roman"/>
          <w:szCs w:val="19"/>
          <w:lang w:val="ru-RU"/>
        </w:rPr>
        <w:t>Трогать робот</w:t>
      </w:r>
      <w:r w:rsidR="00E93F08">
        <w:rPr>
          <w:rFonts w:ascii="Times New Roman" w:hAnsi="Times New Roman" w:cs="Times New Roman"/>
          <w:szCs w:val="19"/>
          <w:lang w:val="ru-RU"/>
        </w:rPr>
        <w:t>ов</w:t>
      </w:r>
      <w:r w:rsidR="00E93F08" w:rsidRPr="00D858A8">
        <w:rPr>
          <w:rFonts w:ascii="Times New Roman" w:hAnsi="Times New Roman" w:cs="Times New Roman"/>
          <w:szCs w:val="19"/>
          <w:lang w:val="ru-RU"/>
        </w:rPr>
        <w:t xml:space="preserve"> во время выполнения задания</w:t>
      </w:r>
    </w:p>
    <w:p w14:paraId="3E5840CB" w14:textId="79B8690C" w:rsidR="0056466E" w:rsidRDefault="00E93F08" w:rsidP="00E93F08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 w:rsidRPr="00D858A8">
        <w:rPr>
          <w:rFonts w:ascii="Times New Roman" w:hAnsi="Times New Roman" w:cs="Times New Roman"/>
          <w:szCs w:val="19"/>
          <w:lang w:val="ru-RU"/>
        </w:rPr>
        <w:t>ЗАПРЕЩЕНО, иначе последует остановка сдачи оценка выполненной работы.</w:t>
      </w:r>
    </w:p>
    <w:p w14:paraId="34079157" w14:textId="65B48270" w:rsidR="00012792" w:rsidRDefault="00012792" w:rsidP="00012792">
      <w:pPr>
        <w:pStyle w:val="Sectiontext"/>
        <w:rPr>
          <w:lang w:val="ru-RU"/>
        </w:rPr>
      </w:pPr>
      <w:r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 Ожидается, что участники расположат индикационные лампы таким образом, что их будет хорошо видно с любой стороны соревновательного поля.</w:t>
      </w:r>
    </w:p>
    <w:tbl>
      <w:tblPr>
        <w:tblStyle w:val="ad"/>
        <w:tblW w:w="0" w:type="auto"/>
        <w:tblInd w:w="851" w:type="dxa"/>
        <w:tblLook w:val="04A0" w:firstRow="1" w:lastRow="0" w:firstColumn="1" w:lastColumn="0" w:noHBand="0" w:noVBand="1"/>
      </w:tblPr>
      <w:tblGrid>
        <w:gridCol w:w="2198"/>
        <w:gridCol w:w="2171"/>
        <w:gridCol w:w="2208"/>
        <w:gridCol w:w="2200"/>
      </w:tblGrid>
      <w:tr w:rsidR="00012792" w:rsidRPr="00B90A2C" w14:paraId="6DCFC946" w14:textId="77777777" w:rsidTr="00283D9A">
        <w:tc>
          <w:tcPr>
            <w:tcW w:w="2198" w:type="dxa"/>
          </w:tcPr>
          <w:p w14:paraId="215F9817" w14:textId="77777777" w:rsidR="00012792" w:rsidRDefault="00012792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171" w:type="dxa"/>
          </w:tcPr>
          <w:p w14:paraId="6B5A69E4" w14:textId="77777777" w:rsidR="00012792" w:rsidRDefault="00012792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208" w:type="dxa"/>
          </w:tcPr>
          <w:p w14:paraId="069D513C" w14:textId="78EE93BD" w:rsidR="00012792" w:rsidRDefault="00012792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 xml:space="preserve">Робот </w:t>
            </w:r>
            <w:r w:rsidR="00F32D1E">
              <w:rPr>
                <w:lang w:val="ru-RU"/>
              </w:rPr>
              <w:t>поместил шайбу</w:t>
            </w:r>
            <w:r>
              <w:rPr>
                <w:lang w:val="ru-RU"/>
              </w:rPr>
              <w:t xml:space="preserve"> «1» в нужную ячейку</w:t>
            </w:r>
            <w:r w:rsidR="00EC12BD">
              <w:rPr>
                <w:lang w:val="ru-RU"/>
              </w:rPr>
              <w:t xml:space="preserve"> / робот нашел искомую шайбу</w:t>
            </w:r>
            <w:r>
              <w:rPr>
                <w:lang w:val="ru-RU"/>
              </w:rPr>
              <w:t>, при этом задача еще выполняется (находится на поле опасно)</w:t>
            </w:r>
          </w:p>
        </w:tc>
        <w:tc>
          <w:tcPr>
            <w:tcW w:w="2200" w:type="dxa"/>
          </w:tcPr>
          <w:p w14:paraId="5C421295" w14:textId="77777777" w:rsidR="00012792" w:rsidRDefault="00012792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 (находится на поле безопасно)</w:t>
            </w:r>
          </w:p>
        </w:tc>
      </w:tr>
      <w:tr w:rsidR="00283D9A" w:rsidRPr="00B90A2C" w14:paraId="5A0A08D8" w14:textId="77777777" w:rsidTr="00283D9A">
        <w:tc>
          <w:tcPr>
            <w:tcW w:w="2198" w:type="dxa"/>
          </w:tcPr>
          <w:p w14:paraId="722FCE12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3BE3E871" wp14:editId="31591D7B">
                      <wp:simplePos x="0" y="0"/>
                      <wp:positionH relativeFrom="column">
                        <wp:posOffset>10795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1663" name="Star: 12 Points 316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67BA2E1" id="Star: 12 Points 31663" o:spid="_x0000_s1026" style="position:absolute;margin-left:.85pt;margin-top:11.2pt;width:31.5pt;height:29.25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2F016FB7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2544" behindDoc="0" locked="0" layoutInCell="1" allowOverlap="1" wp14:anchorId="42CCB6C6" wp14:editId="428CA185">
                      <wp:simplePos x="0" y="0"/>
                      <wp:positionH relativeFrom="column">
                        <wp:posOffset>896620</wp:posOffset>
                      </wp:positionH>
                      <wp:positionV relativeFrom="paragraph">
                        <wp:posOffset>9525</wp:posOffset>
                      </wp:positionV>
                      <wp:extent cx="266700" cy="285750"/>
                      <wp:effectExtent l="0" t="0" r="19050" b="19050"/>
                      <wp:wrapNone/>
                      <wp:docPr id="31664" name="Oval 316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F51B45E" id="Oval 31664" o:spid="_x0000_s1026" style="position:absolute;margin-left:70.6pt;margin-top:.75pt;width:21pt;height:22.5pt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4592" behindDoc="0" locked="0" layoutInCell="1" allowOverlap="1" wp14:anchorId="281D521F" wp14:editId="07E42AD5">
                      <wp:simplePos x="0" y="0"/>
                      <wp:positionH relativeFrom="column">
                        <wp:posOffset>487045</wp:posOffset>
                      </wp:positionH>
                      <wp:positionV relativeFrom="paragraph">
                        <wp:posOffset>9525</wp:posOffset>
                      </wp:positionV>
                      <wp:extent cx="266700" cy="285750"/>
                      <wp:effectExtent l="0" t="0" r="19050" b="19050"/>
                      <wp:wrapNone/>
                      <wp:docPr id="31665" name="Oval 31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0C3FE67" id="Oval 31665" o:spid="_x0000_s1026" style="position:absolute;margin-left:38.35pt;margin-top:.75pt;width:21pt;height:22.5pt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  <w:p w14:paraId="65279DF7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6BE61543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171" w:type="dxa"/>
          </w:tcPr>
          <w:p w14:paraId="74CA9A75" w14:textId="17510876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1ABE6731" wp14:editId="158991DA">
                      <wp:simplePos x="0" y="0"/>
                      <wp:positionH relativeFrom="column">
                        <wp:posOffset>929640</wp:posOffset>
                      </wp:positionH>
                      <wp:positionV relativeFrom="paragraph">
                        <wp:posOffset>189230</wp:posOffset>
                      </wp:positionV>
                      <wp:extent cx="266700" cy="285750"/>
                      <wp:effectExtent l="0" t="0" r="19050" b="19050"/>
                      <wp:wrapNone/>
                      <wp:docPr id="31666" name="Oval 316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20A6CF3" id="Oval 31666" o:spid="_x0000_s1026" style="position:absolute;margin-left:73.2pt;margin-top:14.9pt;width:21pt;height:22.5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6640" behindDoc="0" locked="0" layoutInCell="1" allowOverlap="1" wp14:anchorId="59AD23DF" wp14:editId="62460D62">
                      <wp:simplePos x="0" y="0"/>
                      <wp:positionH relativeFrom="column">
                        <wp:posOffset>443865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1667" name="Star: 12 Points 316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F4BFBDC" id="Star: 12 Points 31667" o:spid="_x0000_s1026" style="position:absolute;margin-left:34.95pt;margin-top:11.2pt;width:31.5pt;height:29.25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5616" behindDoc="0" locked="0" layoutInCell="1" allowOverlap="1" wp14:anchorId="347C4D9B" wp14:editId="1FBA0775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1668" name="Star: 12 Points 316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7D3BFE" id="Star: 12 Points 31668" o:spid="_x0000_s1026" style="position:absolute;margin-left:-.3pt;margin-top:11.95pt;width:31.5pt;height:29.25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8" w:type="dxa"/>
          </w:tcPr>
          <w:p w14:paraId="1B9462BB" w14:textId="58FD02AA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4832" behindDoc="0" locked="0" layoutInCell="1" allowOverlap="1" wp14:anchorId="01665FBD" wp14:editId="47BE01F3">
                      <wp:simplePos x="0" y="0"/>
                      <wp:positionH relativeFrom="column">
                        <wp:posOffset>855980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1675" name="Star: 12 Points 316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00B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D385D40" id="Star: 12 Points 31675" o:spid="_x0000_s1026" style="position:absolute;margin-left:67.4pt;margin-top:11.95pt;width:31.5pt;height:29.25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#00b050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72BF5DEE" wp14:editId="0DC15D69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151765</wp:posOffset>
                      </wp:positionV>
                      <wp:extent cx="400050" cy="371475"/>
                      <wp:effectExtent l="19050" t="19050" r="38100" b="47625"/>
                      <wp:wrapNone/>
                      <wp:docPr id="31669" name="Star: 12 Points 316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947115" id="Star: 12 Points 31669" o:spid="_x0000_s1026" style="position:absolute;margin-left:32.15pt;margin-top:11.95pt;width:31.5pt;height:29.25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8688" behindDoc="0" locked="0" layoutInCell="1" allowOverlap="1" wp14:anchorId="75BA2C5E" wp14:editId="0245051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142240</wp:posOffset>
                      </wp:positionV>
                      <wp:extent cx="400050" cy="371475"/>
                      <wp:effectExtent l="19050" t="19050" r="38100" b="47625"/>
                      <wp:wrapNone/>
                      <wp:docPr id="31670" name="Star: 12 Points 316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94623F9" id="Star: 12 Points 31670" o:spid="_x0000_s1026" style="position:absolute;margin-left:-2.35pt;margin-top:11.2pt;width:31.5pt;height:29.2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0" w:type="dxa"/>
          </w:tcPr>
          <w:p w14:paraId="269C6CE3" w14:textId="5118F0A2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0736" behindDoc="0" locked="0" layoutInCell="1" allowOverlap="1" wp14:anchorId="44D45E41" wp14:editId="2230B091">
                      <wp:simplePos x="0" y="0"/>
                      <wp:positionH relativeFrom="column">
                        <wp:posOffset>63500</wp:posOffset>
                      </wp:positionH>
                      <wp:positionV relativeFrom="paragraph">
                        <wp:posOffset>180975</wp:posOffset>
                      </wp:positionV>
                      <wp:extent cx="266700" cy="285750"/>
                      <wp:effectExtent l="0" t="0" r="19050" b="19050"/>
                      <wp:wrapNone/>
                      <wp:docPr id="31671" name="Oval 316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22A3A3D" id="Oval 31671" o:spid="_x0000_s1026" style="position:absolute;margin-left:5pt;margin-top:14.25pt;width:21pt;height:22.5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40F2730F" wp14:editId="3034CBC2">
                      <wp:simplePos x="0" y="0"/>
                      <wp:positionH relativeFrom="column">
                        <wp:posOffset>454025</wp:posOffset>
                      </wp:positionH>
                      <wp:positionV relativeFrom="paragraph">
                        <wp:posOffset>171450</wp:posOffset>
                      </wp:positionV>
                      <wp:extent cx="266700" cy="285750"/>
                      <wp:effectExtent l="0" t="0" r="19050" b="19050"/>
                      <wp:wrapNone/>
                      <wp:docPr id="31672" name="Oval 316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8E54424" id="Oval 31672" o:spid="_x0000_s1026" style="position:absolute;margin-left:35.75pt;margin-top:13.5pt;width:21pt;height:22.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2784" behindDoc="0" locked="0" layoutInCell="1" allowOverlap="1" wp14:anchorId="7479ABFD" wp14:editId="7AC7F2EE">
                      <wp:simplePos x="0" y="0"/>
                      <wp:positionH relativeFrom="column">
                        <wp:posOffset>844550</wp:posOffset>
                      </wp:positionH>
                      <wp:positionV relativeFrom="paragraph">
                        <wp:posOffset>160655</wp:posOffset>
                      </wp:positionV>
                      <wp:extent cx="266700" cy="285750"/>
                      <wp:effectExtent l="0" t="0" r="19050" b="19050"/>
                      <wp:wrapNone/>
                      <wp:docPr id="31673" name="Oval 316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4190FE7" id="Oval 31673" o:spid="_x0000_s1026" style="position:absolute;margin-left:66.5pt;margin-top:12.65pt;width:21pt;height:22.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4E023224" w14:textId="77777777" w:rsidR="00012792" w:rsidRPr="00AE2B2C" w:rsidRDefault="00012792" w:rsidP="00012792">
      <w:pPr>
        <w:pStyle w:val="Sectiontext"/>
        <w:ind w:left="0"/>
        <w:rPr>
          <w:lang w:val="ru-RU"/>
        </w:rPr>
      </w:pPr>
    </w:p>
    <w:p w14:paraId="454A6997" w14:textId="77777777" w:rsidR="00012792" w:rsidRPr="00FB0611" w:rsidRDefault="00012792" w:rsidP="00012792">
      <w:pPr>
        <w:rPr>
          <w:lang w:val="ru-RU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7170" w:type="dxa"/>
        <w:tblInd w:w="846" w:type="dxa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  <w:gridCol w:w="979"/>
        <w:gridCol w:w="979"/>
      </w:tblGrid>
      <w:tr w:rsidR="006D6327" w14:paraId="1BA7C04B" w14:textId="77777777" w:rsidTr="00283D9A">
        <w:tc>
          <w:tcPr>
            <w:tcW w:w="1440" w:type="dxa"/>
          </w:tcPr>
          <w:p w14:paraId="65CAA92C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977" w:type="dxa"/>
          </w:tcPr>
          <w:p w14:paraId="2AC8DD58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977" w:type="dxa"/>
          </w:tcPr>
          <w:p w14:paraId="76E04312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909" w:type="dxa"/>
          </w:tcPr>
          <w:p w14:paraId="1479FC08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26C6875D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  <w:tc>
          <w:tcPr>
            <w:tcW w:w="979" w:type="dxa"/>
          </w:tcPr>
          <w:p w14:paraId="2943C710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Зелёная лампа не горит</w:t>
            </w:r>
          </w:p>
        </w:tc>
        <w:tc>
          <w:tcPr>
            <w:tcW w:w="979" w:type="dxa"/>
          </w:tcPr>
          <w:p w14:paraId="28388735" w14:textId="38168481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Зелёная лампа горит</w:t>
            </w:r>
          </w:p>
        </w:tc>
      </w:tr>
      <w:tr w:rsidR="00283D9A" w14:paraId="3B94B5E5" w14:textId="77777777" w:rsidTr="00283D9A">
        <w:tc>
          <w:tcPr>
            <w:tcW w:w="1440" w:type="dxa"/>
          </w:tcPr>
          <w:p w14:paraId="0D88AE07" w14:textId="77777777" w:rsidR="00283D9A" w:rsidRDefault="00283D9A" w:rsidP="00283D9A">
            <w:pPr>
              <w:rPr>
                <w:lang w:val="ru-RU"/>
              </w:rPr>
            </w:pPr>
          </w:p>
          <w:p w14:paraId="4F88FF89" w14:textId="77777777" w:rsidR="00283D9A" w:rsidRDefault="00283D9A" w:rsidP="00283D9A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55BFFF10" w14:textId="777777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41A8EFEA" w14:textId="61DC24CB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5376" behindDoc="0" locked="0" layoutInCell="1" allowOverlap="1" wp14:anchorId="557C583C" wp14:editId="1E51E37F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1657" name="Oval 31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4906143" id="Oval 31657" o:spid="_x0000_s1026" style="position:absolute;margin-left:8.6pt;margin-top:11.85pt;width:21pt;height:22.5pt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977" w:type="dxa"/>
          </w:tcPr>
          <w:p w14:paraId="0908BB74" w14:textId="4ADC87E1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7424" behindDoc="0" locked="0" layoutInCell="1" allowOverlap="1" wp14:anchorId="0955A785" wp14:editId="3608588F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1658" name="Oval 316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AFE6632" id="Oval 31658" o:spid="_x0000_s1026" style="position:absolute;margin-left:54.25pt;margin-top:14.1pt;width:21pt;height:22.5pt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793A251C" wp14:editId="46AEA818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59" name="Star: 12 Points 31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E3A075E" id="Star: 12 Points 31659" o:spid="_x0000_s1026" style="position:absolute;margin-left:97.75pt;margin-top:9.55pt;width:31.5pt;height:29.2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6400" behindDoc="0" locked="0" layoutInCell="1" allowOverlap="1" wp14:anchorId="3573838D" wp14:editId="2B8A821B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1660" name="Star: 12 Points 31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003A9B82" id="Star: 12 Points 31660" o:spid="_x0000_s1026" style="position:absolute;margin-left:3.25pt;margin-top:7.3pt;width:31.5pt;height:29.25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/rFY35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09" w:type="dxa"/>
          </w:tcPr>
          <w:p w14:paraId="2F0C03A5" w14:textId="7BADFD0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7AF494C0" w14:textId="5CD0F0B9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9" w:type="dxa"/>
          </w:tcPr>
          <w:p w14:paraId="13FB725A" w14:textId="3366CC2A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10496" behindDoc="0" locked="0" layoutInCell="1" allowOverlap="1" wp14:anchorId="09B342C0" wp14:editId="1F9D072A">
                      <wp:simplePos x="0" y="0"/>
                      <wp:positionH relativeFrom="column">
                        <wp:posOffset>104775</wp:posOffset>
                      </wp:positionH>
                      <wp:positionV relativeFrom="paragraph">
                        <wp:posOffset>168275</wp:posOffset>
                      </wp:positionV>
                      <wp:extent cx="266700" cy="285750"/>
                      <wp:effectExtent l="0" t="0" r="19050" b="19050"/>
                      <wp:wrapNone/>
                      <wp:docPr id="31661" name="Oval 316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DFC5722" id="Oval 31661" o:spid="_x0000_s1026" style="position:absolute;margin-left:8.25pt;margin-top:13.25pt;width:21pt;height:22.5pt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" fillcolor="#92d05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09472" behindDoc="0" locked="0" layoutInCell="1" allowOverlap="1" wp14:anchorId="53563819" wp14:editId="2DB2ED8D">
                      <wp:simplePos x="0" y="0"/>
                      <wp:positionH relativeFrom="column">
                        <wp:posOffset>647700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62" name="Star: 12 Points 316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00B05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B1012EC" id="Star: 12 Points 31662" o:spid="_x0000_s1026" style="position:absolute;margin-left:51pt;margin-top:9.55pt;width:31.5pt;height:29.2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#00b050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79" w:type="dxa"/>
          </w:tcPr>
          <w:p w14:paraId="305EB00D" w14:textId="4450053A" w:rsidR="00283D9A" w:rsidRDefault="00283D9A" w:rsidP="00283D9A">
            <w:pPr>
              <w:rPr>
                <w:lang w:val="ru-RU"/>
              </w:rPr>
            </w:pPr>
          </w:p>
        </w:tc>
      </w:tr>
    </w:tbl>
    <w:p w14:paraId="0E06CBE6" w14:textId="77777777" w:rsidR="008F2961" w:rsidRDefault="008F2961" w:rsidP="008F2961">
      <w:pPr>
        <w:ind w:left="142" w:hanging="142"/>
        <w:rPr>
          <w:lang w:val="ru-RU"/>
        </w:rPr>
      </w:pPr>
    </w:p>
    <w:p w14:paraId="7AD4E366" w14:textId="77777777" w:rsidR="008F2961" w:rsidRDefault="008F2961" w:rsidP="008F2961">
      <w:pPr>
        <w:ind w:left="142" w:hanging="142"/>
        <w:rPr>
          <w:lang w:val="ru-RU"/>
        </w:rPr>
      </w:pPr>
    </w:p>
    <w:p w14:paraId="1F9D44FC" w14:textId="77777777" w:rsidR="008F2961" w:rsidRDefault="008F2961" w:rsidP="008F2961">
      <w:pPr>
        <w:ind w:left="142" w:hanging="142"/>
        <w:rPr>
          <w:lang w:val="ru-RU"/>
        </w:rPr>
      </w:pPr>
    </w:p>
    <w:p w14:paraId="0335227A" w14:textId="5424B76A" w:rsidR="008F2961" w:rsidRDefault="008F2961" w:rsidP="008F2961">
      <w:pPr>
        <w:ind w:left="142" w:hanging="142"/>
        <w:rPr>
          <w:lang w:val="ru-RU"/>
        </w:rPr>
      </w:pPr>
      <w:r>
        <w:rPr>
          <w:lang w:val="ru-RU"/>
        </w:rPr>
        <w:lastRenderedPageBreak/>
        <w:t>Примечание к модулю:</w:t>
      </w:r>
    </w:p>
    <w:p w14:paraId="28784FF4" w14:textId="77777777" w:rsidR="008F2961" w:rsidRDefault="008F2961" w:rsidP="008F2961">
      <w:pPr>
        <w:pStyle w:val="af4"/>
        <w:numPr>
          <w:ilvl w:val="0"/>
          <w:numId w:val="16"/>
        </w:numPr>
        <w:rPr>
          <w:lang w:val="ru-RU"/>
        </w:rPr>
      </w:pPr>
      <w:r>
        <w:rPr>
          <w:lang w:val="ru-RU"/>
        </w:rPr>
        <w:t>Задача считается выполненной, когда оба робота находятся в позиции финиша, и все шайбы расположены правильно.</w:t>
      </w:r>
    </w:p>
    <w:p w14:paraId="2AA00EDF" w14:textId="77777777" w:rsidR="008F2961" w:rsidRDefault="008F2961" w:rsidP="008F2961">
      <w:pPr>
        <w:pStyle w:val="af4"/>
        <w:numPr>
          <w:ilvl w:val="0"/>
          <w:numId w:val="16"/>
        </w:numPr>
        <w:rPr>
          <w:lang w:val="ru-RU"/>
        </w:rPr>
      </w:pPr>
      <w:r>
        <w:rPr>
          <w:lang w:val="ru-RU"/>
        </w:rPr>
        <w:t>В данном заезде учитывается время выполнения задания.</w:t>
      </w:r>
    </w:p>
    <w:p w14:paraId="59675993" w14:textId="5DB5EC4F" w:rsidR="008F2961" w:rsidRDefault="008F2961" w:rsidP="008F2961">
      <w:pPr>
        <w:pStyle w:val="af4"/>
        <w:numPr>
          <w:ilvl w:val="0"/>
          <w:numId w:val="16"/>
        </w:numPr>
        <w:rPr>
          <w:lang w:val="ru-RU"/>
        </w:rPr>
      </w:pPr>
      <w:r>
        <w:rPr>
          <w:lang w:val="ru-RU"/>
        </w:rPr>
        <w:t xml:space="preserve">Участникам разрешена </w:t>
      </w:r>
      <w:r w:rsidR="006669A7">
        <w:rPr>
          <w:lang w:val="ru-RU"/>
        </w:rPr>
        <w:t>коммуникация</w:t>
      </w:r>
      <w:r>
        <w:rPr>
          <w:lang w:val="ru-RU"/>
        </w:rPr>
        <w:t>.</w:t>
      </w:r>
    </w:p>
    <w:p w14:paraId="27376FC3" w14:textId="10214E0D" w:rsidR="00C5451E" w:rsidRPr="00C7457A" w:rsidRDefault="00C5451E" w:rsidP="008F2961">
      <w:pPr>
        <w:pStyle w:val="af4"/>
        <w:numPr>
          <w:ilvl w:val="0"/>
          <w:numId w:val="16"/>
        </w:numPr>
        <w:rPr>
          <w:lang w:val="ru-RU"/>
        </w:rPr>
      </w:pPr>
      <w:r>
        <w:rPr>
          <w:lang w:val="ru-RU"/>
        </w:rPr>
        <w:t xml:space="preserve">Запрещено использовать изображение с </w:t>
      </w:r>
      <w:r>
        <w:rPr>
          <w:lang w:val="en-US"/>
        </w:rPr>
        <w:t>USB</w:t>
      </w:r>
      <w:r w:rsidRPr="00C5451E">
        <w:rPr>
          <w:lang w:val="ru-RU"/>
        </w:rPr>
        <w:t xml:space="preserve"> </w:t>
      </w:r>
      <w:r>
        <w:rPr>
          <w:lang w:val="ru-RU"/>
        </w:rPr>
        <w:t>камеры</w:t>
      </w:r>
    </w:p>
    <w:p w14:paraId="59ADD62C" w14:textId="77777777" w:rsidR="00012792" w:rsidRPr="00FB0611" w:rsidRDefault="00012792" w:rsidP="00012792">
      <w:pPr>
        <w:rPr>
          <w:lang w:val="ru-RU"/>
        </w:rPr>
      </w:pPr>
    </w:p>
    <w:p w14:paraId="7DB88ECE" w14:textId="114C31DD" w:rsidR="005E7783" w:rsidRDefault="005E7783">
      <w:pPr>
        <w:rPr>
          <w:lang w:val="ru-RU"/>
        </w:rPr>
      </w:pPr>
      <w:r>
        <w:rPr>
          <w:lang w:val="ru-RU"/>
        </w:rPr>
        <w:br w:type="page"/>
      </w:r>
    </w:p>
    <w:p w14:paraId="2BDD1020" w14:textId="77777777" w:rsidR="005E7783" w:rsidRPr="000C2EE3" w:rsidRDefault="005E7783" w:rsidP="005E7783">
      <w:pPr>
        <w:pStyle w:val="1"/>
        <w:rPr>
          <w:rFonts w:ascii="Times New Roman" w:hAnsi="Times New Roman" w:cs="Times New Roman"/>
          <w:lang w:val="ru-RU"/>
        </w:rPr>
      </w:pPr>
      <w:bookmarkStart w:id="20" w:name="_Toc37672998"/>
      <w:r w:rsidRPr="000C2EE3">
        <w:rPr>
          <w:rStyle w:val="10"/>
          <w:rFonts w:ascii="Times New Roman" w:hAnsi="Times New Roman" w:cs="Times New Roman"/>
          <w:lang w:val="ru-RU"/>
        </w:rPr>
        <w:lastRenderedPageBreak/>
        <w:t>ОПИСАНИЕ ВЫПОЛНЕНИЯ КОНКУРСНЫХ ЗАДАНИЙ МОДУЛЯ «</w:t>
      </w:r>
      <w:r w:rsidRPr="000C2EE3">
        <w:rPr>
          <w:rStyle w:val="10"/>
          <w:rFonts w:ascii="Times New Roman" w:hAnsi="Times New Roman" w:cs="Times New Roman"/>
          <w:lang w:val="en-US"/>
        </w:rPr>
        <w:t>E</w:t>
      </w:r>
      <w:r w:rsidRPr="000C2EE3">
        <w:rPr>
          <w:rStyle w:val="10"/>
          <w:rFonts w:ascii="Times New Roman" w:hAnsi="Times New Roman" w:cs="Times New Roman"/>
          <w:lang w:val="ru-RU"/>
        </w:rPr>
        <w:t>»</w:t>
      </w:r>
      <w:bookmarkEnd w:id="20"/>
    </w:p>
    <w:p w14:paraId="6C2201A6" w14:textId="7F8B425F" w:rsidR="005E7783" w:rsidRDefault="005E7783" w:rsidP="005E7783">
      <w:pPr>
        <w:pStyle w:val="a0"/>
        <w:numPr>
          <w:ilvl w:val="0"/>
          <w:numId w:val="0"/>
        </w:numPr>
        <w:ind w:left="426" w:hanging="284"/>
        <w:jc w:val="both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Конкурсанты должны принять участие в выполнении </w:t>
      </w:r>
      <w:r>
        <w:rPr>
          <w:rFonts w:ascii="Times New Roman" w:hAnsi="Times New Roman" w:cs="Times New Roman"/>
          <w:lang w:val="ru-RU"/>
        </w:rPr>
        <w:t>двух</w:t>
      </w:r>
      <w:r w:rsidRPr="00EF5E0E">
        <w:rPr>
          <w:rFonts w:ascii="Times New Roman" w:hAnsi="Times New Roman" w:cs="Times New Roman"/>
          <w:lang w:val="ru-RU"/>
        </w:rPr>
        <w:t xml:space="preserve"> оцениваемых конкурсных</w:t>
      </w:r>
    </w:p>
    <w:p w14:paraId="6CADA8DE" w14:textId="047A2B19" w:rsidR="005E7783" w:rsidRPr="005E7783" w:rsidRDefault="005E7783" w:rsidP="005E7783">
      <w:pPr>
        <w:pStyle w:val="a0"/>
        <w:numPr>
          <w:ilvl w:val="0"/>
          <w:numId w:val="0"/>
        </w:numPr>
        <w:ind w:left="426" w:hanging="284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за</w:t>
      </w:r>
      <w:r>
        <w:rPr>
          <w:rFonts w:ascii="Times New Roman" w:hAnsi="Times New Roman" w:cs="Times New Roman"/>
          <w:lang w:val="ru-RU"/>
        </w:rPr>
        <w:t xml:space="preserve">даний в течение конкурсного дня. Модуль разделяться на субкритерии </w:t>
      </w:r>
      <w:r>
        <w:rPr>
          <w:rFonts w:ascii="Times New Roman" w:hAnsi="Times New Roman" w:cs="Times New Roman"/>
          <w:lang w:val="en-US"/>
        </w:rPr>
        <w:t>E</w:t>
      </w:r>
      <w:r>
        <w:rPr>
          <w:rFonts w:ascii="Times New Roman" w:hAnsi="Times New Roman" w:cs="Times New Roman"/>
          <w:lang w:val="ru-RU"/>
        </w:rPr>
        <w:t xml:space="preserve">1, </w:t>
      </w:r>
      <w:r>
        <w:rPr>
          <w:rFonts w:ascii="Times New Roman" w:hAnsi="Times New Roman" w:cs="Times New Roman"/>
          <w:lang w:val="en-US"/>
        </w:rPr>
        <w:t>E</w:t>
      </w:r>
      <w:r>
        <w:rPr>
          <w:rFonts w:ascii="Times New Roman" w:hAnsi="Times New Roman" w:cs="Times New Roman"/>
          <w:lang w:val="ru-RU"/>
        </w:rPr>
        <w:t>2:</w:t>
      </w:r>
    </w:p>
    <w:p w14:paraId="28CFEC41" w14:textId="477E2C10" w:rsidR="005E7783" w:rsidRDefault="00AF2BA8" w:rsidP="005E7783">
      <w:pPr>
        <w:ind w:left="142" w:hanging="142"/>
        <w:rPr>
          <w:lang w:val="ru-RU"/>
        </w:rPr>
      </w:pPr>
      <w:r>
        <w:rPr>
          <w:lang w:val="ru-RU"/>
        </w:rPr>
        <w:t>Выполнение Е1(</w:t>
      </w:r>
      <w:r w:rsidR="006E58B9">
        <w:rPr>
          <w:rFonts w:ascii="Times New Roman" w:hAnsi="Times New Roman" w:cs="Times New Roman"/>
          <w:lang w:val="ru-RU"/>
        </w:rPr>
        <w:t>Телеуправление БЕЗ прямой видимости</w:t>
      </w:r>
      <w:r>
        <w:rPr>
          <w:lang w:val="ru-RU"/>
        </w:rPr>
        <w:t>):</w:t>
      </w:r>
    </w:p>
    <w:p w14:paraId="15F99BE7" w14:textId="54028DCE" w:rsidR="00AF2BA8" w:rsidRDefault="00F53F1F" w:rsidP="005E7783">
      <w:pPr>
        <w:ind w:left="142" w:hanging="142"/>
        <w:rPr>
          <w:lang w:val="ru-RU"/>
        </w:rPr>
      </w:pPr>
      <w:r>
        <w:rPr>
          <w:lang w:val="ru-RU"/>
        </w:rPr>
        <w:t>Робот способный перемещать шайбы устанавливается в зону старта. Проводится жеребьёвка расположения шайб в ячейках.</w:t>
      </w:r>
      <w:r w:rsidR="00AF2BA8">
        <w:rPr>
          <w:lang w:val="ru-RU"/>
        </w:rPr>
        <w:t xml:space="preserve"> После начала заезда задача робот</w:t>
      </w:r>
      <w:r w:rsidR="00F7796A">
        <w:rPr>
          <w:lang w:val="ru-RU"/>
        </w:rPr>
        <w:t>а</w:t>
      </w:r>
      <w:r w:rsidR="00AF2BA8">
        <w:rPr>
          <w:lang w:val="ru-RU"/>
        </w:rPr>
        <w:t xml:space="preserve"> под управлением конкурсант</w:t>
      </w:r>
      <w:r>
        <w:rPr>
          <w:lang w:val="ru-RU"/>
        </w:rPr>
        <w:t>а</w:t>
      </w:r>
      <w:r w:rsidR="00AF2BA8">
        <w:rPr>
          <w:lang w:val="ru-RU"/>
        </w:rPr>
        <w:t xml:space="preserve"> составить в ячейки шайбы на втором поле </w:t>
      </w:r>
      <w:r>
        <w:rPr>
          <w:lang w:val="ru-RU"/>
        </w:rPr>
        <w:t>согласно жеребьёвке, проведенной до этого.</w:t>
      </w:r>
      <w:r w:rsidR="00AF2BA8">
        <w:rPr>
          <w:lang w:val="ru-RU"/>
        </w:rPr>
        <w:t xml:space="preserve"> На выполнение задания отводится 10 минут. По истечении этого времени дальнейшие действия робота оцениваться НЕ будут.</w:t>
      </w:r>
      <w:r w:rsidR="00E93F08">
        <w:rPr>
          <w:lang w:val="ru-RU"/>
        </w:rPr>
        <w:t xml:space="preserve"> </w:t>
      </w:r>
      <w:r w:rsidR="00E93F08" w:rsidRPr="00E93F08">
        <w:rPr>
          <w:lang w:val="ru-RU"/>
        </w:rPr>
        <w:t>Трогать робота во время выполнения задания ЗАПРЕЩЕНО, иначе последует остановка сдачи оценка выполненной работы.</w:t>
      </w:r>
      <w:r w:rsidR="00CE2A4C">
        <w:rPr>
          <w:lang w:val="ru-RU"/>
        </w:rPr>
        <w:t xml:space="preserve"> </w:t>
      </w:r>
    </w:p>
    <w:p w14:paraId="09071DFC" w14:textId="669DD254" w:rsidR="00D22A93" w:rsidRDefault="00D22A93" w:rsidP="00D22A93">
      <w:pPr>
        <w:pStyle w:val="Sectiontext"/>
        <w:rPr>
          <w:lang w:val="ru-RU"/>
        </w:rPr>
      </w:pPr>
      <w:r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 Ожидается, что участники расположат индикационные лампы таким образом, что их будет хорошо видно с любой стороны соревновательного поля.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98"/>
        <w:gridCol w:w="2171"/>
        <w:gridCol w:w="2200"/>
      </w:tblGrid>
      <w:tr w:rsidR="00D22A93" w:rsidRPr="00B90A2C" w14:paraId="17CE7D05" w14:textId="77777777" w:rsidTr="00D22A93">
        <w:trPr>
          <w:jc w:val="center"/>
        </w:trPr>
        <w:tc>
          <w:tcPr>
            <w:tcW w:w="2198" w:type="dxa"/>
          </w:tcPr>
          <w:p w14:paraId="7115FC80" w14:textId="77777777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171" w:type="dxa"/>
          </w:tcPr>
          <w:p w14:paraId="73849DED" w14:textId="77777777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200" w:type="dxa"/>
          </w:tcPr>
          <w:p w14:paraId="6D921221" w14:textId="77777777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 (находится на поле безопасно)</w:t>
            </w:r>
          </w:p>
        </w:tc>
      </w:tr>
      <w:tr w:rsidR="00D22A93" w:rsidRPr="00B90A2C" w14:paraId="06B4A56E" w14:textId="77777777" w:rsidTr="00D22A93">
        <w:trPr>
          <w:jc w:val="center"/>
        </w:trPr>
        <w:tc>
          <w:tcPr>
            <w:tcW w:w="2198" w:type="dxa"/>
          </w:tcPr>
          <w:p w14:paraId="679ED433" w14:textId="085BD29A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</w:p>
          <w:p w14:paraId="533F88E2" w14:textId="23912FD5" w:rsidR="00D22A93" w:rsidRDefault="00283D9A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5AE23994" wp14:editId="4EC8D5FF">
                      <wp:simplePos x="0" y="0"/>
                      <wp:positionH relativeFrom="column">
                        <wp:posOffset>740410</wp:posOffset>
                      </wp:positionH>
                      <wp:positionV relativeFrom="paragraph">
                        <wp:posOffset>113665</wp:posOffset>
                      </wp:positionV>
                      <wp:extent cx="266700" cy="285750"/>
                      <wp:effectExtent l="0" t="0" r="19050" b="19050"/>
                      <wp:wrapNone/>
                      <wp:docPr id="32577" name="Oval 325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9CF3BBF" id="Oval 32577" o:spid="_x0000_s1026" style="position:absolute;margin-left:58.3pt;margin-top:8.95pt;width:21pt;height:22.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1A8DF178" wp14:editId="5F14D08A">
                      <wp:simplePos x="0" y="0"/>
                      <wp:positionH relativeFrom="column">
                        <wp:posOffset>73660</wp:posOffset>
                      </wp:positionH>
                      <wp:positionV relativeFrom="paragraph">
                        <wp:posOffset>65405</wp:posOffset>
                      </wp:positionV>
                      <wp:extent cx="400050" cy="371475"/>
                      <wp:effectExtent l="19050" t="19050" r="38100" b="47625"/>
                      <wp:wrapNone/>
                      <wp:docPr id="32576" name="Star: 12 Points 325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5814DA6" id="Star: 12 Points 32576" o:spid="_x0000_s1026" style="position:absolute;margin-left:5.8pt;margin-top:5.15pt;width:31.5pt;height:29.25pt;z-index:25203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47733692" w14:textId="4B15EF7B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</w:p>
          <w:p w14:paraId="2A014B2B" w14:textId="3B808271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</w:p>
          <w:p w14:paraId="0EAD7915" w14:textId="77777777" w:rsidR="00D22A93" w:rsidRDefault="00D22A93" w:rsidP="002C7E01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171" w:type="dxa"/>
          </w:tcPr>
          <w:p w14:paraId="300AC08B" w14:textId="75682CA9" w:rsidR="00D22A93" w:rsidRDefault="00283D9A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7EC4CDCB" wp14:editId="1288FF44">
                      <wp:simplePos x="0" y="0"/>
                      <wp:positionH relativeFrom="column">
                        <wp:posOffset>106680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578" name="Star: 12 Points 325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C6FD59F" id="Star: 12 Points 32578" o:spid="_x0000_s1026" style="position:absolute;margin-left:8.4pt;margin-top:20.1pt;width:31.5pt;height:29.2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33786A8C" wp14:editId="4FBDE35E">
                      <wp:simplePos x="0" y="0"/>
                      <wp:positionH relativeFrom="column">
                        <wp:posOffset>725805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579" name="Star: 12 Points 325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C492526" id="Star: 12 Points 32579" o:spid="_x0000_s1026" style="position:absolute;margin-left:57.15pt;margin-top:20.1pt;width:31.5pt;height:29.2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0" w:type="dxa"/>
          </w:tcPr>
          <w:p w14:paraId="5DD670DD" w14:textId="4F9AC153" w:rsidR="00D22A93" w:rsidRDefault="00283D9A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2240" behindDoc="0" locked="0" layoutInCell="1" allowOverlap="1" wp14:anchorId="10DCCDDB" wp14:editId="387A8411">
                      <wp:simplePos x="0" y="0"/>
                      <wp:positionH relativeFrom="column">
                        <wp:posOffset>766445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581" name="Oval 3258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D77D016" id="Oval 32581" o:spid="_x0000_s1026" style="position:absolute;margin-left:60.35pt;margin-top:22.4pt;width:21pt;height:22.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0192" behindDoc="0" locked="0" layoutInCell="1" allowOverlap="1" wp14:anchorId="63F28E26" wp14:editId="1525B365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580" name="Oval 325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461D541" id="Oval 32580" o:spid="_x0000_s1026" style="position:absolute;margin-left:13.1pt;margin-top:22.4pt;width:21pt;height:22.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5B3B29F4" w14:textId="03FB6946" w:rsidR="00D22A93" w:rsidRPr="00AE2B2C" w:rsidRDefault="00D22A93" w:rsidP="00D22A93">
      <w:pPr>
        <w:pStyle w:val="Sectiontext"/>
        <w:ind w:left="0"/>
        <w:rPr>
          <w:lang w:val="ru-RU"/>
        </w:rPr>
      </w:pPr>
    </w:p>
    <w:p w14:paraId="07C549F0" w14:textId="77777777" w:rsidR="00D22A93" w:rsidRPr="0081507B" w:rsidRDefault="00D22A93" w:rsidP="00D22A93">
      <w:pPr>
        <w:rPr>
          <w:lang w:val="en-US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5212" w:type="dxa"/>
        <w:jc w:val="center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</w:tblGrid>
      <w:tr w:rsidR="00D22A93" w14:paraId="58A81AAE" w14:textId="77777777" w:rsidTr="00283D9A">
        <w:trPr>
          <w:jc w:val="center"/>
        </w:trPr>
        <w:tc>
          <w:tcPr>
            <w:tcW w:w="1440" w:type="dxa"/>
          </w:tcPr>
          <w:p w14:paraId="36B23CED" w14:textId="77777777" w:rsidR="00D22A93" w:rsidRDefault="00D22A93" w:rsidP="002C7E01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977" w:type="dxa"/>
          </w:tcPr>
          <w:p w14:paraId="6ED82789" w14:textId="7D612FE9" w:rsidR="00D22A93" w:rsidRDefault="00D22A93" w:rsidP="002C7E01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977" w:type="dxa"/>
          </w:tcPr>
          <w:p w14:paraId="7571B1FF" w14:textId="77777777" w:rsidR="00D22A93" w:rsidRDefault="00D22A93" w:rsidP="002C7E01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909" w:type="dxa"/>
          </w:tcPr>
          <w:p w14:paraId="25C66DF6" w14:textId="066EF4BF" w:rsidR="00D22A93" w:rsidRDefault="00D22A93" w:rsidP="002C7E01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4875469D" w14:textId="6A73DB2F" w:rsidR="00D22A93" w:rsidRDefault="00D22A93" w:rsidP="002C7E01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</w:tr>
      <w:tr w:rsidR="00283D9A" w14:paraId="3D180334" w14:textId="77777777" w:rsidTr="00283D9A">
        <w:trPr>
          <w:jc w:val="center"/>
        </w:trPr>
        <w:tc>
          <w:tcPr>
            <w:tcW w:w="1440" w:type="dxa"/>
          </w:tcPr>
          <w:p w14:paraId="44146DBC" w14:textId="77777777" w:rsidR="00283D9A" w:rsidRDefault="00283D9A" w:rsidP="00283D9A">
            <w:pPr>
              <w:rPr>
                <w:lang w:val="ru-RU"/>
              </w:rPr>
            </w:pPr>
          </w:p>
          <w:p w14:paraId="5EC2AE0C" w14:textId="77777777" w:rsidR="00283D9A" w:rsidRDefault="00283D9A" w:rsidP="00283D9A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6D9BD9A6" w14:textId="777777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0EF9A699" w14:textId="7CF55013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6880" behindDoc="0" locked="0" layoutInCell="1" allowOverlap="1" wp14:anchorId="6A0DED13" wp14:editId="334CDBA1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1676" name="Oval 316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46CB30F" id="Oval 31676" o:spid="_x0000_s1026" style="position:absolute;margin-left:8.6pt;margin-top:11.85pt;width:21pt;height:22.5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977" w:type="dxa"/>
          </w:tcPr>
          <w:p w14:paraId="1A7907A3" w14:textId="6D19AAC3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8928" behindDoc="0" locked="0" layoutInCell="1" allowOverlap="1" wp14:anchorId="66A6114C" wp14:editId="132E25E2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1677" name="Oval 316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5035B98" id="Oval 31677" o:spid="_x0000_s1026" style="position:absolute;margin-left:54.25pt;margin-top:14.1pt;width:21pt;height:22.5pt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9952" behindDoc="0" locked="0" layoutInCell="1" allowOverlap="1" wp14:anchorId="6EE78411" wp14:editId="5D54A929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1678" name="Star: 12 Points 316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51AE07" id="Star: 12 Points 31678" o:spid="_x0000_s1026" style="position:absolute;margin-left:97.75pt;margin-top:9.55pt;width:31.5pt;height:29.25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3817B9C4" wp14:editId="013E63EE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1679" name="Star: 12 Points 316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4660522" id="Star: 12 Points 31679" o:spid="_x0000_s1026" style="position:absolute;margin-left:3.25pt;margin-top:7.3pt;width:31.5pt;height:29.25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g5cxBJ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09" w:type="dxa"/>
          </w:tcPr>
          <w:p w14:paraId="3026B9B4" w14:textId="518C5F20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58AEFECA" w14:textId="112A3B46" w:rsidR="00283D9A" w:rsidRDefault="00283D9A" w:rsidP="00283D9A">
            <w:pPr>
              <w:rPr>
                <w:lang w:val="ru-RU"/>
              </w:rPr>
            </w:pPr>
          </w:p>
        </w:tc>
      </w:tr>
    </w:tbl>
    <w:p w14:paraId="6122A454" w14:textId="4C7FA769" w:rsidR="00D22A93" w:rsidRDefault="00D22A93" w:rsidP="005E7783">
      <w:pPr>
        <w:ind w:left="142" w:hanging="142"/>
        <w:rPr>
          <w:lang w:val="ru-RU"/>
        </w:rPr>
      </w:pPr>
    </w:p>
    <w:p w14:paraId="5846379E" w14:textId="2A972862" w:rsidR="00E93F08" w:rsidRDefault="00C7457A" w:rsidP="005E7783">
      <w:pPr>
        <w:ind w:left="142" w:hanging="142"/>
        <w:rPr>
          <w:lang w:val="ru-RU"/>
        </w:rPr>
      </w:pPr>
      <w:r>
        <w:rPr>
          <w:lang w:val="ru-RU"/>
        </w:rPr>
        <w:t>Примечание к модулю:</w:t>
      </w:r>
    </w:p>
    <w:p w14:paraId="03F4FD24" w14:textId="72B2FED1" w:rsidR="00C7457A" w:rsidRPr="00DF1239" w:rsidRDefault="00DF1239" w:rsidP="00DF1239">
      <w:pPr>
        <w:ind w:left="360"/>
        <w:rPr>
          <w:lang w:val="ru-RU"/>
        </w:rPr>
      </w:pPr>
      <w:r>
        <w:rPr>
          <w:lang w:val="ru-RU"/>
        </w:rPr>
        <w:t>1)</w:t>
      </w:r>
      <w:r w:rsidR="00DB4FEF" w:rsidRPr="00DF1239">
        <w:rPr>
          <w:lang w:val="ru-RU"/>
        </w:rPr>
        <w:t xml:space="preserve">Задача считается </w:t>
      </w:r>
      <w:r w:rsidR="008F2961" w:rsidRPr="00DF1239">
        <w:rPr>
          <w:lang w:val="ru-RU"/>
        </w:rPr>
        <w:t>выполненной,</w:t>
      </w:r>
      <w:r w:rsidR="00DB4FEF" w:rsidRPr="00DF1239">
        <w:rPr>
          <w:lang w:val="ru-RU"/>
        </w:rPr>
        <w:t xml:space="preserve"> когда робот наход</w:t>
      </w:r>
      <w:r w:rsidR="00F7796A">
        <w:rPr>
          <w:lang w:val="ru-RU"/>
        </w:rPr>
        <w:t>и</w:t>
      </w:r>
      <w:r w:rsidR="00DB4FEF" w:rsidRPr="00DF1239">
        <w:rPr>
          <w:lang w:val="ru-RU"/>
        </w:rPr>
        <w:t>тся в позиции финиша, и все шайбы расположены правильно.</w:t>
      </w:r>
    </w:p>
    <w:p w14:paraId="3BE2D5C4" w14:textId="49ABF901" w:rsidR="008F2961" w:rsidRPr="00DF1239" w:rsidRDefault="008F2961" w:rsidP="00DF1239">
      <w:pPr>
        <w:pStyle w:val="af4"/>
        <w:numPr>
          <w:ilvl w:val="0"/>
          <w:numId w:val="17"/>
        </w:numPr>
        <w:rPr>
          <w:lang w:val="ru-RU"/>
        </w:rPr>
      </w:pPr>
      <w:r w:rsidRPr="00DF1239">
        <w:rPr>
          <w:lang w:val="ru-RU"/>
        </w:rPr>
        <w:t>В данном заезде учитывается время выполнения задания.</w:t>
      </w:r>
    </w:p>
    <w:p w14:paraId="41056FBD" w14:textId="7A147ED5" w:rsidR="008F2961" w:rsidRDefault="008F2961" w:rsidP="00DF1239">
      <w:pPr>
        <w:pStyle w:val="af4"/>
        <w:numPr>
          <w:ilvl w:val="0"/>
          <w:numId w:val="17"/>
        </w:numPr>
        <w:rPr>
          <w:lang w:val="ru-RU"/>
        </w:rPr>
      </w:pPr>
      <w:r>
        <w:rPr>
          <w:lang w:val="ru-RU"/>
        </w:rPr>
        <w:t xml:space="preserve">Участникам </w:t>
      </w:r>
      <w:r w:rsidR="006B18CC">
        <w:rPr>
          <w:lang w:val="ru-RU"/>
        </w:rPr>
        <w:t>разрешена</w:t>
      </w:r>
      <w:r>
        <w:rPr>
          <w:lang w:val="ru-RU"/>
        </w:rPr>
        <w:t xml:space="preserve"> </w:t>
      </w:r>
      <w:r w:rsidR="006669A7">
        <w:rPr>
          <w:lang w:val="ru-RU"/>
        </w:rPr>
        <w:t>коммуникация</w:t>
      </w:r>
      <w:r>
        <w:rPr>
          <w:lang w:val="ru-RU"/>
        </w:rPr>
        <w:t>.</w:t>
      </w:r>
    </w:p>
    <w:p w14:paraId="7F5298ED" w14:textId="1275D7C9" w:rsidR="009904D4" w:rsidRDefault="009904D4" w:rsidP="00DF1239">
      <w:pPr>
        <w:pStyle w:val="af4"/>
        <w:numPr>
          <w:ilvl w:val="0"/>
          <w:numId w:val="17"/>
        </w:numPr>
        <w:rPr>
          <w:lang w:val="ru-RU"/>
        </w:rPr>
      </w:pPr>
      <w:r>
        <w:rPr>
          <w:lang w:val="ru-RU"/>
        </w:rPr>
        <w:t>Разрешается манипулировать несколькими шайбами одновременно</w:t>
      </w:r>
    </w:p>
    <w:p w14:paraId="4DE3E40E" w14:textId="30534A20" w:rsidR="00C5451E" w:rsidRPr="00C5451E" w:rsidRDefault="00C5451E" w:rsidP="00C5451E">
      <w:pPr>
        <w:pStyle w:val="af4"/>
        <w:numPr>
          <w:ilvl w:val="0"/>
          <w:numId w:val="17"/>
        </w:numPr>
        <w:rPr>
          <w:lang w:val="ru-RU"/>
        </w:rPr>
      </w:pPr>
      <w:r>
        <w:rPr>
          <w:lang w:val="ru-RU"/>
        </w:rPr>
        <w:t xml:space="preserve">Запрещено использовать изображение с </w:t>
      </w:r>
      <w:r>
        <w:rPr>
          <w:lang w:val="en-US"/>
        </w:rPr>
        <w:t>USB</w:t>
      </w:r>
      <w:r w:rsidRPr="00C5451E">
        <w:rPr>
          <w:lang w:val="ru-RU"/>
        </w:rPr>
        <w:t xml:space="preserve"> </w:t>
      </w:r>
      <w:r>
        <w:rPr>
          <w:lang w:val="ru-RU"/>
        </w:rPr>
        <w:t>камеры</w:t>
      </w:r>
    </w:p>
    <w:p w14:paraId="70E1DB49" w14:textId="064F7124" w:rsidR="006669A7" w:rsidRDefault="006669A7" w:rsidP="00C5451E">
      <w:pPr>
        <w:rPr>
          <w:lang w:val="ru-RU"/>
        </w:rPr>
      </w:pPr>
      <w:r>
        <w:rPr>
          <w:lang w:val="ru-RU"/>
        </w:rPr>
        <w:br w:type="page"/>
      </w:r>
      <w:r>
        <w:rPr>
          <w:lang w:val="ru-RU"/>
        </w:rPr>
        <w:lastRenderedPageBreak/>
        <w:t>Выполнение Е2 (Автономное выполнение):</w:t>
      </w:r>
    </w:p>
    <w:p w14:paraId="1CD895C6" w14:textId="78207186" w:rsidR="00F53F1F" w:rsidRDefault="00F53F1F" w:rsidP="00F53F1F">
      <w:pPr>
        <w:ind w:left="142" w:hanging="142"/>
        <w:rPr>
          <w:lang w:val="ru-RU"/>
        </w:rPr>
      </w:pPr>
      <w:r>
        <w:rPr>
          <w:lang w:val="ru-RU"/>
        </w:rPr>
        <w:t xml:space="preserve">Робот способный перемещать шайбы устанавливается в зону старта. Проводится жеребьёвка расположения шайб в ячейках. После начала заезда задача робота в автономном режиме составить в ячейки шайбы на втором поле согласно жеребьёвке, проведенной до этого. На выполнение задания отводится 10 минут. По истечении этого времени дальнейшие действия робота оцениваться НЕ будут. </w:t>
      </w:r>
      <w:r w:rsidRPr="00E93F08">
        <w:rPr>
          <w:lang w:val="ru-RU"/>
        </w:rPr>
        <w:t>Трогать робота во время выполнения задания ЗАПРЕЩЕНО, иначе последует остановка сдачи оценка выполненной работы.</w:t>
      </w:r>
      <w:r>
        <w:rPr>
          <w:lang w:val="ru-RU"/>
        </w:rPr>
        <w:t xml:space="preserve"> </w:t>
      </w:r>
    </w:p>
    <w:p w14:paraId="4608A7BF" w14:textId="77777777" w:rsidR="006669A7" w:rsidRDefault="006669A7" w:rsidP="006669A7">
      <w:pPr>
        <w:pStyle w:val="Sectiontext"/>
        <w:rPr>
          <w:lang w:val="ru-RU"/>
        </w:rPr>
      </w:pPr>
      <w:r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 Ожидается, что участники расположат индикационные лампы таким образом, что их будет хорошо видно с любой стороны соревновательного поля.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98"/>
        <w:gridCol w:w="2171"/>
        <w:gridCol w:w="2200"/>
      </w:tblGrid>
      <w:tr w:rsidR="006669A7" w:rsidRPr="00B90A2C" w14:paraId="06D77228" w14:textId="77777777" w:rsidTr="002C7E01">
        <w:trPr>
          <w:jc w:val="center"/>
        </w:trPr>
        <w:tc>
          <w:tcPr>
            <w:tcW w:w="2198" w:type="dxa"/>
          </w:tcPr>
          <w:p w14:paraId="551824C0" w14:textId="77777777" w:rsidR="006669A7" w:rsidRDefault="006669A7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171" w:type="dxa"/>
          </w:tcPr>
          <w:p w14:paraId="1A46B5D7" w14:textId="77777777" w:rsidR="006669A7" w:rsidRDefault="006669A7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200" w:type="dxa"/>
          </w:tcPr>
          <w:p w14:paraId="25BAB5A6" w14:textId="77777777" w:rsidR="006669A7" w:rsidRDefault="006669A7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 (находится на поле безопасно)</w:t>
            </w:r>
          </w:p>
        </w:tc>
      </w:tr>
      <w:tr w:rsidR="00283D9A" w:rsidRPr="00B90A2C" w14:paraId="1F9721F7" w14:textId="77777777" w:rsidTr="002C7E01">
        <w:trPr>
          <w:jc w:val="center"/>
        </w:trPr>
        <w:tc>
          <w:tcPr>
            <w:tcW w:w="2198" w:type="dxa"/>
          </w:tcPr>
          <w:p w14:paraId="0B4FE809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138554AC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5312" behindDoc="0" locked="0" layoutInCell="1" allowOverlap="1" wp14:anchorId="2C1DCB21" wp14:editId="0E068044">
                      <wp:simplePos x="0" y="0"/>
                      <wp:positionH relativeFrom="column">
                        <wp:posOffset>740410</wp:posOffset>
                      </wp:positionH>
                      <wp:positionV relativeFrom="paragraph">
                        <wp:posOffset>113665</wp:posOffset>
                      </wp:positionV>
                      <wp:extent cx="266700" cy="285750"/>
                      <wp:effectExtent l="0" t="0" r="19050" b="19050"/>
                      <wp:wrapNone/>
                      <wp:docPr id="32582" name="Oval 325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69598F7" id="Oval 32582" o:spid="_x0000_s1026" style="position:absolute;margin-left:58.3pt;margin-top:8.95pt;width:21pt;height:22.5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4288" behindDoc="0" locked="0" layoutInCell="1" allowOverlap="1" wp14:anchorId="2A736AED" wp14:editId="28D9BEBF">
                      <wp:simplePos x="0" y="0"/>
                      <wp:positionH relativeFrom="column">
                        <wp:posOffset>73660</wp:posOffset>
                      </wp:positionH>
                      <wp:positionV relativeFrom="paragraph">
                        <wp:posOffset>65405</wp:posOffset>
                      </wp:positionV>
                      <wp:extent cx="400050" cy="371475"/>
                      <wp:effectExtent l="19050" t="19050" r="38100" b="47625"/>
                      <wp:wrapNone/>
                      <wp:docPr id="32583" name="Star: 12 Points 3258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14CAFE6A" id="Star: 12 Points 32583" o:spid="_x0000_s1026" style="position:absolute;margin-left:5.8pt;margin-top:5.15pt;width:31.5pt;height:29.25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7D0E152F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204FAFF3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197EC57D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171" w:type="dxa"/>
          </w:tcPr>
          <w:p w14:paraId="2F6B1AB6" w14:textId="4477652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6336" behindDoc="0" locked="0" layoutInCell="1" allowOverlap="1" wp14:anchorId="337052C0" wp14:editId="77235176">
                      <wp:simplePos x="0" y="0"/>
                      <wp:positionH relativeFrom="column">
                        <wp:posOffset>106680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596" name="Star: 12 Points 3259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B06F9A0" id="Star: 12 Points 32596" o:spid="_x0000_s1026" style="position:absolute;margin-left:8.4pt;margin-top:20.1pt;width:31.5pt;height:29.25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7360" behindDoc="0" locked="0" layoutInCell="1" allowOverlap="1" wp14:anchorId="20F9012C" wp14:editId="0BAEBEA4">
                      <wp:simplePos x="0" y="0"/>
                      <wp:positionH relativeFrom="column">
                        <wp:posOffset>725805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599" name="Star: 12 Points 325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8A3CB34" id="Star: 12 Points 32599" o:spid="_x0000_s1026" style="position:absolute;margin-left:57.15pt;margin-top:20.1pt;width:31.5pt;height:29.2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0" w:type="dxa"/>
          </w:tcPr>
          <w:p w14:paraId="3AEC8AD7" w14:textId="73CA5F28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9408" behindDoc="0" locked="0" layoutInCell="1" allowOverlap="1" wp14:anchorId="35B171ED" wp14:editId="736C5641">
                      <wp:simplePos x="0" y="0"/>
                      <wp:positionH relativeFrom="column">
                        <wp:posOffset>766445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600" name="Oval 326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1C0991C" id="Oval 32600" o:spid="_x0000_s1026" style="position:absolute;margin-left:60.35pt;margin-top:22.4pt;width:21pt;height:22.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48384" behindDoc="0" locked="0" layoutInCell="1" allowOverlap="1" wp14:anchorId="1E35EE8E" wp14:editId="160D89A4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603" name="Oval 326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26103EDC" id="Oval 32603" o:spid="_x0000_s1026" style="position:absolute;margin-left:13.1pt;margin-top:22.4pt;width:21pt;height:22.5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03FEBBA1" w14:textId="77777777" w:rsidR="006669A7" w:rsidRPr="00AE2B2C" w:rsidRDefault="006669A7" w:rsidP="006669A7">
      <w:pPr>
        <w:pStyle w:val="Sectiontext"/>
        <w:ind w:left="0"/>
        <w:rPr>
          <w:lang w:val="ru-RU"/>
        </w:rPr>
      </w:pPr>
    </w:p>
    <w:p w14:paraId="5E70BA1F" w14:textId="77777777" w:rsidR="006669A7" w:rsidRPr="00FB0611" w:rsidRDefault="006669A7" w:rsidP="006669A7">
      <w:pPr>
        <w:rPr>
          <w:lang w:val="ru-RU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5212" w:type="dxa"/>
        <w:jc w:val="center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</w:tblGrid>
      <w:tr w:rsidR="006D6327" w14:paraId="2A5EC5AA" w14:textId="77777777" w:rsidTr="00283D9A">
        <w:trPr>
          <w:jc w:val="center"/>
        </w:trPr>
        <w:tc>
          <w:tcPr>
            <w:tcW w:w="1440" w:type="dxa"/>
          </w:tcPr>
          <w:p w14:paraId="4FAA4A06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977" w:type="dxa"/>
          </w:tcPr>
          <w:p w14:paraId="52E6B174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977" w:type="dxa"/>
          </w:tcPr>
          <w:p w14:paraId="773290D8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909" w:type="dxa"/>
          </w:tcPr>
          <w:p w14:paraId="69EBA946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10C9D78C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</w:tr>
      <w:tr w:rsidR="00283D9A" w14:paraId="3AEC614F" w14:textId="77777777" w:rsidTr="00283D9A">
        <w:trPr>
          <w:jc w:val="center"/>
        </w:trPr>
        <w:tc>
          <w:tcPr>
            <w:tcW w:w="1440" w:type="dxa"/>
          </w:tcPr>
          <w:p w14:paraId="10D1E041" w14:textId="77777777" w:rsidR="00283D9A" w:rsidRDefault="00283D9A" w:rsidP="00283D9A">
            <w:pPr>
              <w:rPr>
                <w:lang w:val="ru-RU"/>
              </w:rPr>
            </w:pPr>
          </w:p>
          <w:p w14:paraId="5E94DAC1" w14:textId="77777777" w:rsidR="00283D9A" w:rsidRDefault="00283D9A" w:rsidP="00283D9A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0F990059" w14:textId="777777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7BAF0ED3" w14:textId="7DB9C7A5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1456" behindDoc="0" locked="0" layoutInCell="1" allowOverlap="1" wp14:anchorId="5B2D013F" wp14:editId="6895B4E9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2604" name="Oval 326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06C064DF" id="Oval 32604" o:spid="_x0000_s1026" style="position:absolute;margin-left:8.6pt;margin-top:11.85pt;width:21pt;height:22.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977" w:type="dxa"/>
          </w:tcPr>
          <w:p w14:paraId="05D8B336" w14:textId="06585CAC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3504" behindDoc="0" locked="0" layoutInCell="1" allowOverlap="1" wp14:anchorId="06E7F5EC" wp14:editId="0BD2247F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2607" name="Oval 326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1B341F22" id="Oval 32607" o:spid="_x0000_s1026" style="position:absolute;margin-left:54.25pt;margin-top:14.1pt;width:21pt;height:22.5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4528" behindDoc="0" locked="0" layoutInCell="1" allowOverlap="1" wp14:anchorId="17CED3BC" wp14:editId="749DA497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2608" name="Star: 12 Points 326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243D57" id="Star: 12 Points 32608" o:spid="_x0000_s1026" style="position:absolute;margin-left:97.75pt;margin-top:9.55pt;width:31.5pt;height:29.25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2480" behindDoc="0" locked="0" layoutInCell="1" allowOverlap="1" wp14:anchorId="5EC03821" wp14:editId="0F362CD2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2609" name="Star: 12 Points 326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4C7D3ED" id="Star: 12 Points 32609" o:spid="_x0000_s1026" style="position:absolute;margin-left:3.25pt;margin-top:7.3pt;width:31.5pt;height:29.25pt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BNrD2p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09" w:type="dxa"/>
          </w:tcPr>
          <w:p w14:paraId="655FCA26" w14:textId="2C623E2B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26DB021A" w14:textId="4FF7D535" w:rsidR="00283D9A" w:rsidRDefault="00283D9A" w:rsidP="00283D9A">
            <w:pPr>
              <w:rPr>
                <w:lang w:val="ru-RU"/>
              </w:rPr>
            </w:pPr>
          </w:p>
        </w:tc>
      </w:tr>
    </w:tbl>
    <w:p w14:paraId="2E28D671" w14:textId="77777777" w:rsidR="006669A7" w:rsidRDefault="006669A7" w:rsidP="006669A7">
      <w:pPr>
        <w:ind w:left="142" w:hanging="142"/>
        <w:rPr>
          <w:lang w:val="ru-RU"/>
        </w:rPr>
      </w:pPr>
    </w:p>
    <w:p w14:paraId="6FB76F0F" w14:textId="77777777" w:rsidR="006669A7" w:rsidRDefault="006669A7" w:rsidP="006669A7">
      <w:pPr>
        <w:ind w:left="142" w:hanging="142"/>
        <w:rPr>
          <w:lang w:val="ru-RU"/>
        </w:rPr>
      </w:pPr>
      <w:r>
        <w:rPr>
          <w:lang w:val="ru-RU"/>
        </w:rPr>
        <w:t>Примечание к модулю:</w:t>
      </w:r>
    </w:p>
    <w:p w14:paraId="6B2C93A0" w14:textId="558FFDC1" w:rsidR="006669A7" w:rsidRPr="00DF1239" w:rsidRDefault="006669A7" w:rsidP="00FE3004">
      <w:pPr>
        <w:ind w:left="360"/>
        <w:rPr>
          <w:lang w:val="ru-RU"/>
        </w:rPr>
      </w:pPr>
      <w:r>
        <w:rPr>
          <w:lang w:val="ru-RU"/>
        </w:rPr>
        <w:t>1)</w:t>
      </w:r>
      <w:r w:rsidR="00FE3004" w:rsidRPr="00FE3004">
        <w:rPr>
          <w:lang w:val="ru-RU"/>
        </w:rPr>
        <w:t xml:space="preserve"> </w:t>
      </w:r>
      <w:r w:rsidR="00FE3004" w:rsidRPr="00DF1239">
        <w:rPr>
          <w:lang w:val="ru-RU"/>
        </w:rPr>
        <w:t>Задача считается выполненной, когда робот наход</w:t>
      </w:r>
      <w:r w:rsidR="00FE3004">
        <w:rPr>
          <w:lang w:val="ru-RU"/>
        </w:rPr>
        <w:t>и</w:t>
      </w:r>
      <w:r w:rsidR="00FE3004" w:rsidRPr="00DF1239">
        <w:rPr>
          <w:lang w:val="ru-RU"/>
        </w:rPr>
        <w:t>тся в позиции финиша, и все шайбы расположены правильно.</w:t>
      </w:r>
    </w:p>
    <w:p w14:paraId="7F8FBB53" w14:textId="77777777" w:rsidR="009904D4" w:rsidRDefault="0055592A" w:rsidP="00075BA0">
      <w:pPr>
        <w:ind w:left="360"/>
        <w:rPr>
          <w:lang w:val="ru-RU"/>
        </w:rPr>
      </w:pPr>
      <w:r>
        <w:rPr>
          <w:lang w:val="ru-RU"/>
        </w:rPr>
        <w:t>2)</w:t>
      </w:r>
      <w:r w:rsidR="006669A7" w:rsidRPr="0055592A">
        <w:rPr>
          <w:lang w:val="ru-RU"/>
        </w:rPr>
        <w:t>В данном заезде учитывается время выполнения задания.</w:t>
      </w:r>
    </w:p>
    <w:p w14:paraId="3A573A68" w14:textId="23B80B2C" w:rsidR="009904D4" w:rsidRPr="009904D4" w:rsidRDefault="009904D4" w:rsidP="009904D4">
      <w:pPr>
        <w:ind w:firstLine="360"/>
        <w:rPr>
          <w:lang w:val="ru-RU"/>
        </w:rPr>
      </w:pPr>
      <w:r w:rsidRPr="009904D4">
        <w:rPr>
          <w:lang w:val="ru-RU"/>
        </w:rPr>
        <w:t>3) Разрешается манипулировать несколькими шайбами одновременно</w:t>
      </w:r>
    </w:p>
    <w:p w14:paraId="26E66C9F" w14:textId="3F686A05" w:rsidR="00F53F1F" w:rsidRDefault="00F53F1F" w:rsidP="00075BA0">
      <w:pPr>
        <w:ind w:left="360"/>
        <w:rPr>
          <w:lang w:val="ru-RU"/>
        </w:rPr>
      </w:pPr>
      <w:r>
        <w:rPr>
          <w:lang w:val="ru-RU"/>
        </w:rPr>
        <w:br w:type="page"/>
      </w:r>
    </w:p>
    <w:p w14:paraId="737F813C" w14:textId="77777777" w:rsidR="00F53F1F" w:rsidRDefault="00F53F1F" w:rsidP="00C5451E">
      <w:pPr>
        <w:pStyle w:val="1"/>
        <w:ind w:left="-284" w:right="-285"/>
        <w:rPr>
          <w:rStyle w:val="10"/>
          <w:rFonts w:ascii="Times New Roman" w:hAnsi="Times New Roman" w:cs="Times New Roman"/>
          <w:lang w:val="ru-RU"/>
        </w:rPr>
      </w:pPr>
      <w:bookmarkStart w:id="21" w:name="_Toc37672999"/>
      <w:bookmarkStart w:id="22" w:name="_Hlk51569889"/>
      <w:r w:rsidRPr="009F03EC">
        <w:rPr>
          <w:rStyle w:val="10"/>
          <w:rFonts w:ascii="Times New Roman" w:hAnsi="Times New Roman" w:cs="Times New Roman"/>
          <w:lang w:val="ru-RU"/>
        </w:rPr>
        <w:lastRenderedPageBreak/>
        <w:t>ОПИСАНИЕ ВЫПОЛНЕНИЯ КОНКУРСНЫХ ЗАДАНИЙ МОДУЛЯ «</w:t>
      </w:r>
      <w:r>
        <w:rPr>
          <w:rStyle w:val="10"/>
          <w:rFonts w:ascii="Times New Roman" w:hAnsi="Times New Roman" w:cs="Times New Roman"/>
          <w:lang w:val="en-US"/>
        </w:rPr>
        <w:t>F</w:t>
      </w:r>
      <w:r w:rsidRPr="009F03EC">
        <w:rPr>
          <w:rStyle w:val="10"/>
          <w:rFonts w:ascii="Times New Roman" w:hAnsi="Times New Roman" w:cs="Times New Roman"/>
          <w:lang w:val="ru-RU"/>
        </w:rPr>
        <w:t>»</w:t>
      </w:r>
      <w:bookmarkEnd w:id="21"/>
    </w:p>
    <w:bookmarkEnd w:id="22"/>
    <w:p w14:paraId="32139D8B" w14:textId="77777777" w:rsidR="00F53F1F" w:rsidRDefault="00F53F1F" w:rsidP="00F53F1F">
      <w:pPr>
        <w:pStyle w:val="a0"/>
        <w:numPr>
          <w:ilvl w:val="0"/>
          <w:numId w:val="0"/>
        </w:numPr>
        <w:ind w:left="426" w:hanging="284"/>
        <w:jc w:val="both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Конкурсанты должны принять участие в выполнении </w:t>
      </w:r>
      <w:r>
        <w:rPr>
          <w:rFonts w:ascii="Times New Roman" w:hAnsi="Times New Roman" w:cs="Times New Roman"/>
          <w:lang w:val="ru-RU"/>
        </w:rPr>
        <w:t>двух</w:t>
      </w:r>
      <w:r w:rsidRPr="00EF5E0E">
        <w:rPr>
          <w:rFonts w:ascii="Times New Roman" w:hAnsi="Times New Roman" w:cs="Times New Roman"/>
          <w:lang w:val="ru-RU"/>
        </w:rPr>
        <w:t xml:space="preserve"> оцениваемых конкурсных</w:t>
      </w:r>
    </w:p>
    <w:p w14:paraId="358FBBC2" w14:textId="0FB3F287" w:rsidR="00F53F1F" w:rsidRPr="005E7783" w:rsidRDefault="00F53F1F" w:rsidP="00F53F1F">
      <w:pPr>
        <w:pStyle w:val="a0"/>
        <w:numPr>
          <w:ilvl w:val="0"/>
          <w:numId w:val="0"/>
        </w:numPr>
        <w:ind w:left="426" w:hanging="284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за</w:t>
      </w:r>
      <w:r>
        <w:rPr>
          <w:rFonts w:ascii="Times New Roman" w:hAnsi="Times New Roman" w:cs="Times New Roman"/>
          <w:lang w:val="ru-RU"/>
        </w:rPr>
        <w:t xml:space="preserve">даний в течение конкурсного дня. Модуль разделяться на субкритерии </w:t>
      </w:r>
      <w:r>
        <w:rPr>
          <w:rFonts w:ascii="Times New Roman" w:hAnsi="Times New Roman" w:cs="Times New Roman"/>
          <w:lang w:val="en-US"/>
        </w:rPr>
        <w:t>F</w:t>
      </w:r>
      <w:r>
        <w:rPr>
          <w:rFonts w:ascii="Times New Roman" w:hAnsi="Times New Roman" w:cs="Times New Roman"/>
          <w:lang w:val="ru-RU"/>
        </w:rPr>
        <w:t xml:space="preserve">1, </w:t>
      </w:r>
      <w:r>
        <w:rPr>
          <w:rFonts w:ascii="Times New Roman" w:hAnsi="Times New Roman" w:cs="Times New Roman"/>
          <w:lang w:val="en-US"/>
        </w:rPr>
        <w:t>F</w:t>
      </w:r>
      <w:r>
        <w:rPr>
          <w:rFonts w:ascii="Times New Roman" w:hAnsi="Times New Roman" w:cs="Times New Roman"/>
          <w:lang w:val="ru-RU"/>
        </w:rPr>
        <w:t>2</w:t>
      </w:r>
      <w:r w:rsidRPr="00F53F1F">
        <w:rPr>
          <w:rFonts w:ascii="Times New Roman" w:hAnsi="Times New Roman" w:cs="Times New Roman"/>
          <w:lang w:val="ru-RU"/>
        </w:rPr>
        <w:t xml:space="preserve">, </w:t>
      </w:r>
      <w:r>
        <w:rPr>
          <w:rFonts w:ascii="Times New Roman" w:hAnsi="Times New Roman" w:cs="Times New Roman"/>
          <w:lang w:val="en-US"/>
        </w:rPr>
        <w:t>F</w:t>
      </w:r>
      <w:r w:rsidRPr="00F53F1F">
        <w:rPr>
          <w:rFonts w:ascii="Times New Roman" w:hAnsi="Times New Roman" w:cs="Times New Roman"/>
          <w:lang w:val="ru-RU"/>
        </w:rPr>
        <w:t xml:space="preserve">3, </w:t>
      </w:r>
      <w:r>
        <w:rPr>
          <w:rFonts w:ascii="Times New Roman" w:hAnsi="Times New Roman" w:cs="Times New Roman"/>
          <w:lang w:val="en-US"/>
        </w:rPr>
        <w:t>F</w:t>
      </w:r>
      <w:r w:rsidRPr="00F53F1F">
        <w:rPr>
          <w:rFonts w:ascii="Times New Roman" w:hAnsi="Times New Roman" w:cs="Times New Roman"/>
          <w:lang w:val="ru-RU"/>
        </w:rPr>
        <w:t>4</w:t>
      </w:r>
      <w:r>
        <w:rPr>
          <w:rFonts w:ascii="Times New Roman" w:hAnsi="Times New Roman" w:cs="Times New Roman"/>
          <w:lang w:val="ru-RU"/>
        </w:rPr>
        <w:t>:</w:t>
      </w:r>
    </w:p>
    <w:p w14:paraId="3A5E2213" w14:textId="51BE2E82" w:rsidR="000B67E5" w:rsidRDefault="000B67E5" w:rsidP="000B67E5">
      <w:pPr>
        <w:ind w:left="142" w:hanging="142"/>
        <w:rPr>
          <w:lang w:val="ru-RU"/>
        </w:rPr>
      </w:pPr>
      <w:r>
        <w:rPr>
          <w:lang w:val="ru-RU"/>
        </w:rPr>
        <w:t>Выполнение</w:t>
      </w:r>
      <w:r w:rsidRPr="000B67E5">
        <w:rPr>
          <w:lang w:val="ru-RU"/>
        </w:rPr>
        <w:t xml:space="preserve"> </w:t>
      </w:r>
      <w:r>
        <w:rPr>
          <w:lang w:val="en-US"/>
        </w:rPr>
        <w:t>F</w:t>
      </w:r>
      <w:r w:rsidRPr="000B67E5">
        <w:rPr>
          <w:lang w:val="ru-RU"/>
        </w:rPr>
        <w:t>1,</w:t>
      </w:r>
      <w:r>
        <w:rPr>
          <w:lang w:val="ru-RU"/>
        </w:rPr>
        <w:t xml:space="preserve"> </w:t>
      </w:r>
      <w:r>
        <w:rPr>
          <w:lang w:val="en-US"/>
        </w:rPr>
        <w:t>F</w:t>
      </w:r>
      <w:r>
        <w:rPr>
          <w:lang w:val="ru-RU"/>
        </w:rPr>
        <w:t>2 (</w:t>
      </w:r>
      <w:r w:rsidR="006E58B9">
        <w:rPr>
          <w:rFonts w:ascii="Times New Roman" w:hAnsi="Times New Roman" w:cs="Times New Roman"/>
          <w:lang w:val="ru-RU"/>
        </w:rPr>
        <w:t>Телеуправление БЕЗ прямой видимости</w:t>
      </w:r>
      <w:r>
        <w:rPr>
          <w:lang w:val="ru-RU"/>
        </w:rPr>
        <w:t>):</w:t>
      </w:r>
    </w:p>
    <w:p w14:paraId="7F9D2D93" w14:textId="07134B8B" w:rsidR="00075BA0" w:rsidRDefault="00EB4BD4" w:rsidP="00075BA0">
      <w:pPr>
        <w:ind w:left="142" w:hanging="142"/>
        <w:rPr>
          <w:lang w:val="ru-RU"/>
        </w:rPr>
      </w:pPr>
      <w:r>
        <w:rPr>
          <w:lang w:val="ru-RU"/>
        </w:rPr>
        <w:t>Оба робота</w:t>
      </w:r>
      <w:r w:rsidR="000B33F5" w:rsidRPr="000B33F5">
        <w:rPr>
          <w:lang w:val="ru-RU"/>
        </w:rPr>
        <w:t xml:space="preserve"> </w:t>
      </w:r>
      <w:r w:rsidR="000B33F5">
        <w:rPr>
          <w:lang w:val="ru-RU"/>
        </w:rPr>
        <w:t>помещаются в зоны старта.</w:t>
      </w:r>
      <w:r w:rsidR="00075BA0">
        <w:rPr>
          <w:lang w:val="ru-RU"/>
        </w:rPr>
        <w:t xml:space="preserve"> Проводится жеребьёвка расположения шайб </w:t>
      </w:r>
      <w:r w:rsidR="00F27D0E">
        <w:rPr>
          <w:lang w:val="ru-RU"/>
        </w:rPr>
        <w:t>в ячейках,</w:t>
      </w:r>
      <w:r w:rsidR="000B33F5">
        <w:rPr>
          <w:lang w:val="ru-RU"/>
        </w:rPr>
        <w:t xml:space="preserve"> и они расставляются на первом поле</w:t>
      </w:r>
      <w:r w:rsidR="00075BA0">
        <w:rPr>
          <w:lang w:val="ru-RU"/>
        </w:rPr>
        <w:t>. После начала заезда задача робот</w:t>
      </w:r>
      <w:r w:rsidR="0081507B">
        <w:rPr>
          <w:lang w:val="ru-RU"/>
        </w:rPr>
        <w:t>ов</w:t>
      </w:r>
      <w:r w:rsidR="00075BA0">
        <w:rPr>
          <w:lang w:val="ru-RU"/>
        </w:rPr>
        <w:t xml:space="preserve"> в </w:t>
      </w:r>
      <w:r w:rsidR="000B33F5">
        <w:rPr>
          <w:lang w:val="ru-RU"/>
        </w:rPr>
        <w:t>режиме телеуправления</w:t>
      </w:r>
      <w:r w:rsidR="00075BA0">
        <w:rPr>
          <w:lang w:val="ru-RU"/>
        </w:rPr>
        <w:t xml:space="preserve"> составить в ячейки шайбы на втором </w:t>
      </w:r>
      <w:r w:rsidR="000B33F5">
        <w:rPr>
          <w:lang w:val="ru-RU"/>
        </w:rPr>
        <w:t>поле так же, как на первом поле</w:t>
      </w:r>
      <w:r w:rsidR="00075BA0">
        <w:rPr>
          <w:lang w:val="ru-RU"/>
        </w:rPr>
        <w:t xml:space="preserve">. На выполнение задания отводится 10 минут. По истечении этого времени дальнейшие действия робота оцениваться НЕ будут. </w:t>
      </w:r>
      <w:r w:rsidR="00075BA0" w:rsidRPr="00E93F08">
        <w:rPr>
          <w:lang w:val="ru-RU"/>
        </w:rPr>
        <w:t>Трогать робота во время выполнения задания ЗАПРЕЩЕНО, иначе последует остановка сдачи оценка выполненной работы.</w:t>
      </w:r>
      <w:r w:rsidR="00075BA0">
        <w:rPr>
          <w:lang w:val="ru-RU"/>
        </w:rPr>
        <w:t xml:space="preserve"> </w:t>
      </w:r>
    </w:p>
    <w:p w14:paraId="4BEA6C85" w14:textId="77777777" w:rsidR="00075BA0" w:rsidRDefault="00075BA0" w:rsidP="00075BA0">
      <w:pPr>
        <w:pStyle w:val="Sectiontext"/>
        <w:rPr>
          <w:lang w:val="ru-RU"/>
        </w:rPr>
      </w:pPr>
      <w:r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 Ожидается, что участники расположат индикационные лампы таким образом, что их будет хорошо видно с любой стороны соревновательного поля.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98"/>
        <w:gridCol w:w="2171"/>
        <w:gridCol w:w="2200"/>
      </w:tblGrid>
      <w:tr w:rsidR="00075BA0" w:rsidRPr="00B90A2C" w14:paraId="74EFAE0E" w14:textId="77777777" w:rsidTr="002C7E01">
        <w:trPr>
          <w:jc w:val="center"/>
        </w:trPr>
        <w:tc>
          <w:tcPr>
            <w:tcW w:w="2198" w:type="dxa"/>
          </w:tcPr>
          <w:p w14:paraId="7B51F790" w14:textId="77777777" w:rsidR="00075BA0" w:rsidRDefault="00075BA0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171" w:type="dxa"/>
          </w:tcPr>
          <w:p w14:paraId="129359EF" w14:textId="77777777" w:rsidR="00075BA0" w:rsidRDefault="00075BA0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200" w:type="dxa"/>
          </w:tcPr>
          <w:p w14:paraId="39EDDACD" w14:textId="77777777" w:rsidR="00075BA0" w:rsidRDefault="00075BA0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 (находится на поле безопасно)</w:t>
            </w:r>
          </w:p>
        </w:tc>
      </w:tr>
      <w:tr w:rsidR="00283D9A" w:rsidRPr="00B90A2C" w14:paraId="4A269496" w14:textId="77777777" w:rsidTr="00C5451E">
        <w:trPr>
          <w:trHeight w:val="1002"/>
          <w:jc w:val="center"/>
        </w:trPr>
        <w:tc>
          <w:tcPr>
            <w:tcW w:w="2198" w:type="dxa"/>
          </w:tcPr>
          <w:p w14:paraId="4238CC2A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17FD5196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7840" behindDoc="0" locked="0" layoutInCell="1" allowOverlap="1" wp14:anchorId="109BF222" wp14:editId="49A4C69C">
                      <wp:simplePos x="0" y="0"/>
                      <wp:positionH relativeFrom="column">
                        <wp:posOffset>740410</wp:posOffset>
                      </wp:positionH>
                      <wp:positionV relativeFrom="paragraph">
                        <wp:posOffset>113665</wp:posOffset>
                      </wp:positionV>
                      <wp:extent cx="266700" cy="285750"/>
                      <wp:effectExtent l="0" t="0" r="19050" b="19050"/>
                      <wp:wrapNone/>
                      <wp:docPr id="32654" name="Oval 326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4A63A91" id="Oval 32654" o:spid="_x0000_s1026" style="position:absolute;margin-left:58.3pt;margin-top:8.95pt;width:21pt;height:22.5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6816" behindDoc="0" locked="0" layoutInCell="1" allowOverlap="1" wp14:anchorId="51643AB8" wp14:editId="0D2D7BD7">
                      <wp:simplePos x="0" y="0"/>
                      <wp:positionH relativeFrom="column">
                        <wp:posOffset>73660</wp:posOffset>
                      </wp:positionH>
                      <wp:positionV relativeFrom="paragraph">
                        <wp:posOffset>65405</wp:posOffset>
                      </wp:positionV>
                      <wp:extent cx="400050" cy="371475"/>
                      <wp:effectExtent l="19050" t="19050" r="38100" b="47625"/>
                      <wp:wrapNone/>
                      <wp:docPr id="32655" name="Star: 12 Points 326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3BB1AC9" id="Star: 12 Points 32655" o:spid="_x0000_s1026" style="position:absolute;margin-left:5.8pt;margin-top:5.15pt;width:31.5pt;height:29.25pt;z-index:25206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6C2FA84E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7B5896BE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7688240E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171" w:type="dxa"/>
          </w:tcPr>
          <w:p w14:paraId="5FDC1DB4" w14:textId="24F4962A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8864" behindDoc="0" locked="0" layoutInCell="1" allowOverlap="1" wp14:anchorId="56317F6E" wp14:editId="43F28550">
                      <wp:simplePos x="0" y="0"/>
                      <wp:positionH relativeFrom="column">
                        <wp:posOffset>106680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656" name="Star: 12 Points 326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6625D335" id="Star: 12 Points 32656" o:spid="_x0000_s1026" style="position:absolute;margin-left:8.4pt;margin-top:20.1pt;width:31.5pt;height:29.25pt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9888" behindDoc="0" locked="0" layoutInCell="1" allowOverlap="1" wp14:anchorId="49F12C8C" wp14:editId="4446D292">
                      <wp:simplePos x="0" y="0"/>
                      <wp:positionH relativeFrom="column">
                        <wp:posOffset>725805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657" name="Star: 12 Points 326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692F120" id="Star: 12 Points 32657" o:spid="_x0000_s1026" style="position:absolute;margin-left:57.15pt;margin-top:20.1pt;width:31.5pt;height:29.2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0" w:type="dxa"/>
          </w:tcPr>
          <w:p w14:paraId="1A6C5C88" w14:textId="32EFE7AF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3897FC51" wp14:editId="39B77DCD">
                      <wp:simplePos x="0" y="0"/>
                      <wp:positionH relativeFrom="column">
                        <wp:posOffset>766445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658" name="Oval 326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56E3B2F0" id="Oval 32658" o:spid="_x0000_s1026" style="position:absolute;margin-left:60.35pt;margin-top:22.4pt;width:21pt;height:22.5pt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4F61FB29" wp14:editId="7CED3DFD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659" name="Oval 32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594A7E1" id="Oval 32659" o:spid="_x0000_s1026" style="position:absolute;margin-left:13.1pt;margin-top:22.4pt;width:21pt;height:22.5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451F2DC3" w14:textId="77777777" w:rsidR="00075BA0" w:rsidRPr="00AE2B2C" w:rsidRDefault="00075BA0" w:rsidP="00075BA0">
      <w:pPr>
        <w:pStyle w:val="Sectiontext"/>
        <w:ind w:left="0"/>
        <w:rPr>
          <w:lang w:val="ru-RU"/>
        </w:rPr>
      </w:pPr>
    </w:p>
    <w:p w14:paraId="582B6190" w14:textId="77777777" w:rsidR="00075BA0" w:rsidRPr="00FB0611" w:rsidRDefault="00075BA0" w:rsidP="00075BA0">
      <w:pPr>
        <w:rPr>
          <w:lang w:val="ru-RU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5212" w:type="dxa"/>
        <w:jc w:val="center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</w:tblGrid>
      <w:tr w:rsidR="006D6327" w14:paraId="2A186A2C" w14:textId="77777777" w:rsidTr="00283D9A">
        <w:trPr>
          <w:jc w:val="center"/>
        </w:trPr>
        <w:tc>
          <w:tcPr>
            <w:tcW w:w="1440" w:type="dxa"/>
          </w:tcPr>
          <w:p w14:paraId="7D5D248E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977" w:type="dxa"/>
          </w:tcPr>
          <w:p w14:paraId="795055B7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977" w:type="dxa"/>
          </w:tcPr>
          <w:p w14:paraId="19F550AF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909" w:type="dxa"/>
          </w:tcPr>
          <w:p w14:paraId="7324FF25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6D5D29C5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</w:tr>
      <w:tr w:rsidR="00283D9A" w14:paraId="09C27862" w14:textId="77777777" w:rsidTr="00283D9A">
        <w:trPr>
          <w:jc w:val="center"/>
        </w:trPr>
        <w:tc>
          <w:tcPr>
            <w:tcW w:w="1440" w:type="dxa"/>
          </w:tcPr>
          <w:p w14:paraId="05ADDA5A" w14:textId="77777777" w:rsidR="00283D9A" w:rsidRDefault="00283D9A" w:rsidP="00283D9A">
            <w:pPr>
              <w:rPr>
                <w:lang w:val="ru-RU"/>
              </w:rPr>
            </w:pPr>
          </w:p>
          <w:p w14:paraId="799E634B" w14:textId="77777777" w:rsidR="00283D9A" w:rsidRDefault="00283D9A" w:rsidP="00283D9A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4C5421B7" w14:textId="777777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529E51DB" w14:textId="3CDE34B2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6576" behindDoc="0" locked="0" layoutInCell="1" allowOverlap="1" wp14:anchorId="3398639C" wp14:editId="7832346E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2610" name="Oval 326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4EE95E19" id="Oval 32610" o:spid="_x0000_s1026" style="position:absolute;margin-left:8.6pt;margin-top:11.85pt;width:21pt;height:22.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977" w:type="dxa"/>
          </w:tcPr>
          <w:p w14:paraId="1EB71960" w14:textId="1042458B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8624" behindDoc="0" locked="0" layoutInCell="1" allowOverlap="1" wp14:anchorId="5972A2F0" wp14:editId="1DE1A8EE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2611" name="Oval 326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901570B" id="Oval 32611" o:spid="_x0000_s1026" style="position:absolute;margin-left:54.25pt;margin-top:14.1pt;width:21pt;height:22.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9648" behindDoc="0" locked="0" layoutInCell="1" allowOverlap="1" wp14:anchorId="751A80D5" wp14:editId="14CD6B6F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2648" name="Star: 12 Points 326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F226EB1" id="Star: 12 Points 32648" o:spid="_x0000_s1026" style="position:absolute;margin-left:97.75pt;margin-top:9.55pt;width:31.5pt;height:29.2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279F4523" wp14:editId="242C11F4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2649" name="Star: 12 Points 326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91E5150" id="Star: 12 Points 32649" o:spid="_x0000_s1026" style="position:absolute;margin-left:3.25pt;margin-top:7.3pt;width:31.5pt;height:29.25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w6rwz5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09" w:type="dxa"/>
          </w:tcPr>
          <w:p w14:paraId="7155310B" w14:textId="49B986FF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6C476389" w14:textId="6D7CB7CE" w:rsidR="00283D9A" w:rsidRDefault="00283D9A" w:rsidP="00283D9A">
            <w:pPr>
              <w:rPr>
                <w:lang w:val="ru-RU"/>
              </w:rPr>
            </w:pPr>
          </w:p>
        </w:tc>
      </w:tr>
    </w:tbl>
    <w:p w14:paraId="5BAB162C" w14:textId="77777777" w:rsidR="00075BA0" w:rsidRDefault="00075BA0" w:rsidP="00C5451E">
      <w:pPr>
        <w:rPr>
          <w:lang w:val="ru-RU"/>
        </w:rPr>
      </w:pPr>
    </w:p>
    <w:p w14:paraId="4D7E8879" w14:textId="77777777" w:rsidR="00075BA0" w:rsidRDefault="00075BA0" w:rsidP="00075BA0">
      <w:pPr>
        <w:ind w:left="142" w:hanging="142"/>
        <w:rPr>
          <w:lang w:val="ru-RU"/>
        </w:rPr>
      </w:pPr>
      <w:r>
        <w:rPr>
          <w:lang w:val="ru-RU"/>
        </w:rPr>
        <w:t>Примечание к модулю:</w:t>
      </w:r>
    </w:p>
    <w:p w14:paraId="0A4678C8" w14:textId="77777777" w:rsidR="00075BA0" w:rsidRPr="00DF1239" w:rsidRDefault="00075BA0" w:rsidP="00C5451E">
      <w:pPr>
        <w:spacing w:line="240" w:lineRule="auto"/>
        <w:ind w:left="360"/>
        <w:rPr>
          <w:lang w:val="ru-RU"/>
        </w:rPr>
      </w:pPr>
      <w:r>
        <w:rPr>
          <w:lang w:val="ru-RU"/>
        </w:rPr>
        <w:t>1)</w:t>
      </w:r>
      <w:r w:rsidRPr="00DF1239">
        <w:rPr>
          <w:lang w:val="ru-RU"/>
        </w:rPr>
        <w:t>Задача считается выполненной, когда оба робота находятся в позиции финиша, и все шайбы расположены правильно.</w:t>
      </w:r>
    </w:p>
    <w:p w14:paraId="4C943692" w14:textId="77777777" w:rsidR="00075BA0" w:rsidRPr="0055592A" w:rsidRDefault="00075BA0" w:rsidP="00C5451E">
      <w:pPr>
        <w:spacing w:line="240" w:lineRule="auto"/>
        <w:ind w:left="360"/>
        <w:rPr>
          <w:lang w:val="ru-RU"/>
        </w:rPr>
      </w:pPr>
      <w:r>
        <w:rPr>
          <w:lang w:val="ru-RU"/>
        </w:rPr>
        <w:t>2)</w:t>
      </w:r>
      <w:r w:rsidRPr="0055592A">
        <w:rPr>
          <w:lang w:val="ru-RU"/>
        </w:rPr>
        <w:t>В данном заезде учитывается время выполнения задания.</w:t>
      </w:r>
    </w:p>
    <w:p w14:paraId="6CFE556E" w14:textId="07B260D0" w:rsidR="00075BA0" w:rsidRDefault="00075BA0" w:rsidP="00C5451E">
      <w:pPr>
        <w:spacing w:line="240" w:lineRule="auto"/>
        <w:ind w:left="360"/>
        <w:rPr>
          <w:lang w:val="ru-RU"/>
        </w:rPr>
      </w:pPr>
      <w:r>
        <w:rPr>
          <w:lang w:val="ru-RU"/>
        </w:rPr>
        <w:t>3)</w:t>
      </w:r>
      <w:r w:rsidRPr="0055592A">
        <w:rPr>
          <w:lang w:val="ru-RU"/>
        </w:rPr>
        <w:t>Участникам разрешена коммуникация.</w:t>
      </w:r>
    </w:p>
    <w:p w14:paraId="5BB1D586" w14:textId="503FB999" w:rsidR="005311BF" w:rsidRDefault="005311BF" w:rsidP="00C5451E">
      <w:pPr>
        <w:spacing w:line="240" w:lineRule="auto"/>
        <w:ind w:firstLine="360"/>
        <w:rPr>
          <w:lang w:val="ru-RU"/>
        </w:rPr>
      </w:pPr>
      <w:r>
        <w:rPr>
          <w:lang w:val="ru-RU"/>
        </w:rPr>
        <w:t>4)</w:t>
      </w:r>
      <w:r w:rsidRPr="005311BF">
        <w:rPr>
          <w:lang w:val="ru-RU"/>
        </w:rPr>
        <w:t>Разрешается манипулировать несколькими шайбами одновременно</w:t>
      </w:r>
    </w:p>
    <w:p w14:paraId="37C009E9" w14:textId="74A08C2A" w:rsidR="00C5451E" w:rsidRPr="00C5451E" w:rsidRDefault="00C5451E" w:rsidP="00C5451E">
      <w:pPr>
        <w:pStyle w:val="af4"/>
        <w:numPr>
          <w:ilvl w:val="0"/>
          <w:numId w:val="16"/>
        </w:numPr>
        <w:rPr>
          <w:lang w:val="ru-RU"/>
        </w:rPr>
      </w:pPr>
      <w:r>
        <w:rPr>
          <w:lang w:val="ru-RU"/>
        </w:rPr>
        <w:t xml:space="preserve">Запрещено использовать изображение с </w:t>
      </w:r>
      <w:r>
        <w:rPr>
          <w:lang w:val="en-US"/>
        </w:rPr>
        <w:t>USB</w:t>
      </w:r>
      <w:r w:rsidRPr="00C5451E">
        <w:rPr>
          <w:lang w:val="ru-RU"/>
        </w:rPr>
        <w:t xml:space="preserve"> </w:t>
      </w:r>
      <w:r>
        <w:rPr>
          <w:lang w:val="ru-RU"/>
        </w:rPr>
        <w:t>камеры</w:t>
      </w:r>
    </w:p>
    <w:p w14:paraId="52EBE237" w14:textId="3F580E05" w:rsidR="00F27D0E" w:rsidRDefault="00F27D0E" w:rsidP="00550D25">
      <w:pPr>
        <w:rPr>
          <w:lang w:val="ru-RU"/>
        </w:rPr>
      </w:pPr>
      <w:r>
        <w:rPr>
          <w:lang w:val="ru-RU"/>
        </w:rPr>
        <w:lastRenderedPageBreak/>
        <w:t>Выполнение</w:t>
      </w:r>
      <w:r w:rsidRPr="000B67E5">
        <w:rPr>
          <w:lang w:val="ru-RU"/>
        </w:rPr>
        <w:t xml:space="preserve"> </w:t>
      </w:r>
      <w:r>
        <w:rPr>
          <w:lang w:val="en-US"/>
        </w:rPr>
        <w:t>F</w:t>
      </w:r>
      <w:r>
        <w:rPr>
          <w:lang w:val="ru-RU"/>
        </w:rPr>
        <w:t>3</w:t>
      </w:r>
      <w:r w:rsidRPr="000B67E5">
        <w:rPr>
          <w:lang w:val="ru-RU"/>
        </w:rPr>
        <w:t>,</w:t>
      </w:r>
      <w:r>
        <w:rPr>
          <w:lang w:val="ru-RU"/>
        </w:rPr>
        <w:t xml:space="preserve"> </w:t>
      </w:r>
      <w:r>
        <w:rPr>
          <w:lang w:val="en-US"/>
        </w:rPr>
        <w:t>F</w:t>
      </w:r>
      <w:r>
        <w:rPr>
          <w:lang w:val="ru-RU"/>
        </w:rPr>
        <w:t>4 (</w:t>
      </w:r>
      <w:r>
        <w:rPr>
          <w:rFonts w:ascii="Times New Roman" w:hAnsi="Times New Roman" w:cs="Times New Roman"/>
          <w:lang w:val="ru-RU"/>
        </w:rPr>
        <w:t>Автономный заезд</w:t>
      </w:r>
      <w:r>
        <w:rPr>
          <w:lang w:val="ru-RU"/>
        </w:rPr>
        <w:t>):</w:t>
      </w:r>
    </w:p>
    <w:p w14:paraId="3E524B98" w14:textId="4B415DD6" w:rsidR="00F27D0E" w:rsidRDefault="00F27D0E" w:rsidP="00F27D0E">
      <w:pPr>
        <w:ind w:left="142" w:hanging="142"/>
        <w:rPr>
          <w:lang w:val="ru-RU"/>
        </w:rPr>
      </w:pPr>
      <w:r>
        <w:rPr>
          <w:lang w:val="ru-RU"/>
        </w:rPr>
        <w:t>Оба робота</w:t>
      </w:r>
      <w:r w:rsidRPr="000B33F5">
        <w:rPr>
          <w:lang w:val="ru-RU"/>
        </w:rPr>
        <w:t xml:space="preserve"> </w:t>
      </w:r>
      <w:r>
        <w:rPr>
          <w:lang w:val="ru-RU"/>
        </w:rPr>
        <w:t>помещаются в зоны старта. Проводится жеребьёвка расположения шайб в ячейках, и они расставляются на первом поле. После начала заезда задача робот</w:t>
      </w:r>
      <w:r w:rsidR="00E70AA1">
        <w:rPr>
          <w:lang w:val="ru-RU"/>
        </w:rPr>
        <w:t>ов</w:t>
      </w:r>
      <w:r>
        <w:rPr>
          <w:lang w:val="ru-RU"/>
        </w:rPr>
        <w:t xml:space="preserve"> в автономном режиме составить в ячейки шайбы на втором поле так же, как на первом поле. На выполнение задания отводится 10 минут. По истечении этого времени дальнейшие действия робота оцениваться НЕ будут. </w:t>
      </w:r>
      <w:r w:rsidRPr="00E93F08">
        <w:rPr>
          <w:lang w:val="ru-RU"/>
        </w:rPr>
        <w:t>Трогать робота во время выполнения задания ЗАПРЕЩЕНО, иначе последует остановка сдачи оценка выполненной работы.</w:t>
      </w:r>
      <w:r>
        <w:rPr>
          <w:lang w:val="ru-RU"/>
        </w:rPr>
        <w:t xml:space="preserve"> </w:t>
      </w:r>
    </w:p>
    <w:p w14:paraId="762AEA78" w14:textId="77777777" w:rsidR="00F27D0E" w:rsidRDefault="00F27D0E" w:rsidP="00F27D0E">
      <w:pPr>
        <w:pStyle w:val="Sectiontext"/>
        <w:rPr>
          <w:lang w:val="ru-RU"/>
        </w:rPr>
      </w:pPr>
      <w:r>
        <w:rPr>
          <w:lang w:val="ru-RU"/>
        </w:rPr>
        <w:t>На протяжении выполнения конкурсного задания робот должен сообщать находящимся вокруг людям о текущем состоянии выполнения задачи посредством световой индикации. Ожидается, что участники расположат индикационные лампы таким образом, что их будет хорошо видно с любой стороны соревновательного поля.</w:t>
      </w:r>
    </w:p>
    <w:tbl>
      <w:tblPr>
        <w:tblStyle w:val="ad"/>
        <w:tblW w:w="0" w:type="auto"/>
        <w:jc w:val="center"/>
        <w:tblLook w:val="04A0" w:firstRow="1" w:lastRow="0" w:firstColumn="1" w:lastColumn="0" w:noHBand="0" w:noVBand="1"/>
      </w:tblPr>
      <w:tblGrid>
        <w:gridCol w:w="2198"/>
        <w:gridCol w:w="2171"/>
        <w:gridCol w:w="2200"/>
      </w:tblGrid>
      <w:tr w:rsidR="00F27D0E" w:rsidRPr="00B90A2C" w14:paraId="52769E20" w14:textId="77777777" w:rsidTr="002C7E01">
        <w:trPr>
          <w:jc w:val="center"/>
        </w:trPr>
        <w:tc>
          <w:tcPr>
            <w:tcW w:w="2198" w:type="dxa"/>
          </w:tcPr>
          <w:p w14:paraId="6771FF25" w14:textId="77777777" w:rsidR="00F27D0E" w:rsidRDefault="00F27D0E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не движется и ожидает нажатия кнопки старта для выполнения задачи (находится на поле безопасно)</w:t>
            </w:r>
          </w:p>
        </w:tc>
        <w:tc>
          <w:tcPr>
            <w:tcW w:w="2171" w:type="dxa"/>
          </w:tcPr>
          <w:p w14:paraId="1B560A88" w14:textId="77777777" w:rsidR="00F27D0E" w:rsidRDefault="00F27D0E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выполняет задачу (находится на поле опасно)</w:t>
            </w:r>
          </w:p>
        </w:tc>
        <w:tc>
          <w:tcPr>
            <w:tcW w:w="2200" w:type="dxa"/>
          </w:tcPr>
          <w:p w14:paraId="4EDEBFF3" w14:textId="77777777" w:rsidR="00F27D0E" w:rsidRDefault="00F27D0E" w:rsidP="002C7E01">
            <w:pPr>
              <w:pStyle w:val="Sectiontext"/>
              <w:ind w:left="0"/>
              <w:rPr>
                <w:lang w:val="ru-RU"/>
              </w:rPr>
            </w:pPr>
            <w:r>
              <w:rPr>
                <w:lang w:val="ru-RU"/>
              </w:rPr>
              <w:t>Робот завершил выполнение задачи (находится на поле безопасно)</w:t>
            </w:r>
          </w:p>
        </w:tc>
      </w:tr>
      <w:tr w:rsidR="00283D9A" w:rsidRPr="00B90A2C" w14:paraId="378D768E" w14:textId="77777777" w:rsidTr="002C7E01">
        <w:trPr>
          <w:jc w:val="center"/>
        </w:trPr>
        <w:tc>
          <w:tcPr>
            <w:tcW w:w="2198" w:type="dxa"/>
          </w:tcPr>
          <w:p w14:paraId="664862F3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0208F87F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 wp14:anchorId="51896090" wp14:editId="1E4A5160">
                      <wp:simplePos x="0" y="0"/>
                      <wp:positionH relativeFrom="column">
                        <wp:posOffset>740410</wp:posOffset>
                      </wp:positionH>
                      <wp:positionV relativeFrom="paragraph">
                        <wp:posOffset>113665</wp:posOffset>
                      </wp:positionV>
                      <wp:extent cx="266700" cy="285750"/>
                      <wp:effectExtent l="0" t="0" r="19050" b="19050"/>
                      <wp:wrapNone/>
                      <wp:docPr id="32660" name="Oval 326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5C1B720" id="Oval 32660" o:spid="_x0000_s1026" style="position:absolute;margin-left:58.3pt;margin-top:8.95pt;width:21pt;height:22.5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3984" behindDoc="0" locked="0" layoutInCell="1" allowOverlap="1" wp14:anchorId="24209A48" wp14:editId="11CB7DCC">
                      <wp:simplePos x="0" y="0"/>
                      <wp:positionH relativeFrom="column">
                        <wp:posOffset>73660</wp:posOffset>
                      </wp:positionH>
                      <wp:positionV relativeFrom="paragraph">
                        <wp:posOffset>65405</wp:posOffset>
                      </wp:positionV>
                      <wp:extent cx="400050" cy="371475"/>
                      <wp:effectExtent l="19050" t="19050" r="38100" b="47625"/>
                      <wp:wrapNone/>
                      <wp:docPr id="32661" name="Star: 12 Points 326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2298464" id="Star: 12 Points 32661" o:spid="_x0000_s1026" style="position:absolute;margin-left:5.8pt;margin-top:5.15pt;width:31.5pt;height:29.25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  <w:p w14:paraId="2D31C90D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69FAB1F1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  <w:p w14:paraId="1C635702" w14:textId="7777777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</w:p>
        </w:tc>
        <w:tc>
          <w:tcPr>
            <w:tcW w:w="2171" w:type="dxa"/>
          </w:tcPr>
          <w:p w14:paraId="2A0DA7A4" w14:textId="5DD3FA67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6032" behindDoc="0" locked="0" layoutInCell="1" allowOverlap="1" wp14:anchorId="283A3017" wp14:editId="5B53A0B2">
                      <wp:simplePos x="0" y="0"/>
                      <wp:positionH relativeFrom="column">
                        <wp:posOffset>106680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662" name="Star: 12 Points 326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34B29D1" id="Star: 12 Points 32662" o:spid="_x0000_s1026" style="position:absolute;margin-left:8.4pt;margin-top:20.1pt;width:31.5pt;height:29.2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3248AB4D" wp14:editId="28E06C43">
                      <wp:simplePos x="0" y="0"/>
                      <wp:positionH relativeFrom="column">
                        <wp:posOffset>725805</wp:posOffset>
                      </wp:positionH>
                      <wp:positionV relativeFrom="paragraph">
                        <wp:posOffset>255270</wp:posOffset>
                      </wp:positionV>
                      <wp:extent cx="400050" cy="371475"/>
                      <wp:effectExtent l="19050" t="19050" r="38100" b="47625"/>
                      <wp:wrapNone/>
                      <wp:docPr id="32663" name="Star: 12 Points 326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35019712" id="Star: 12 Points 32663" o:spid="_x0000_s1026" style="position:absolute;margin-left:57.15pt;margin-top:20.1pt;width:31.5pt;height:29.2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2200" w:type="dxa"/>
          </w:tcPr>
          <w:p w14:paraId="68E51618" w14:textId="2F145119" w:rsidR="00283D9A" w:rsidRDefault="00283D9A" w:rsidP="00283D9A">
            <w:pPr>
              <w:pStyle w:val="Sectiontext"/>
              <w:ind w:left="0"/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3977FCA1" wp14:editId="4B239071">
                      <wp:simplePos x="0" y="0"/>
                      <wp:positionH relativeFrom="column">
                        <wp:posOffset>766445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664" name="Oval 326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68357011" id="Oval 32664" o:spid="_x0000_s1026" style="position:absolute;margin-left:60.35pt;margin-top:22.4pt;width:21pt;height:22.5pt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78080" behindDoc="0" locked="0" layoutInCell="1" allowOverlap="1" wp14:anchorId="2E6924BB" wp14:editId="12B2E012">
                      <wp:simplePos x="0" y="0"/>
                      <wp:positionH relativeFrom="column">
                        <wp:posOffset>166370</wp:posOffset>
                      </wp:positionH>
                      <wp:positionV relativeFrom="paragraph">
                        <wp:posOffset>284480</wp:posOffset>
                      </wp:positionV>
                      <wp:extent cx="266700" cy="285750"/>
                      <wp:effectExtent l="0" t="0" r="19050" b="19050"/>
                      <wp:wrapNone/>
                      <wp:docPr id="32665" name="Oval 3266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7E9979EF" id="Oval 32665" o:spid="_x0000_s1026" style="position:absolute;margin-left:13.1pt;margin-top:22.4pt;width:21pt;height:22.5pt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</w:tr>
    </w:tbl>
    <w:p w14:paraId="4909E546" w14:textId="77777777" w:rsidR="00F27D0E" w:rsidRPr="00AE2B2C" w:rsidRDefault="00F27D0E" w:rsidP="00F27D0E">
      <w:pPr>
        <w:pStyle w:val="Sectiontext"/>
        <w:ind w:left="0"/>
        <w:rPr>
          <w:lang w:val="ru-RU"/>
        </w:rPr>
      </w:pPr>
    </w:p>
    <w:p w14:paraId="1BAD9768" w14:textId="77777777" w:rsidR="00F27D0E" w:rsidRPr="00FB0611" w:rsidRDefault="00F27D0E" w:rsidP="00F27D0E">
      <w:pPr>
        <w:rPr>
          <w:lang w:val="ru-RU"/>
        </w:rPr>
      </w:pPr>
      <w:r>
        <w:rPr>
          <w:lang w:val="ru-RU"/>
        </w:rPr>
        <w:tab/>
        <w:t>Описание индикации</w:t>
      </w:r>
    </w:p>
    <w:tbl>
      <w:tblPr>
        <w:tblStyle w:val="ad"/>
        <w:tblW w:w="5212" w:type="dxa"/>
        <w:jc w:val="center"/>
        <w:tblLook w:val="04A0" w:firstRow="1" w:lastRow="0" w:firstColumn="1" w:lastColumn="0" w:noHBand="0" w:noVBand="1"/>
      </w:tblPr>
      <w:tblGrid>
        <w:gridCol w:w="1440"/>
        <w:gridCol w:w="977"/>
        <w:gridCol w:w="977"/>
        <w:gridCol w:w="909"/>
        <w:gridCol w:w="909"/>
      </w:tblGrid>
      <w:tr w:rsidR="006D6327" w14:paraId="277FCB14" w14:textId="77777777" w:rsidTr="00283D9A">
        <w:trPr>
          <w:jc w:val="center"/>
        </w:trPr>
        <w:tc>
          <w:tcPr>
            <w:tcW w:w="1440" w:type="dxa"/>
          </w:tcPr>
          <w:p w14:paraId="52BBC838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Состояние лампы</w:t>
            </w:r>
          </w:p>
        </w:tc>
        <w:tc>
          <w:tcPr>
            <w:tcW w:w="977" w:type="dxa"/>
          </w:tcPr>
          <w:p w14:paraId="08FCEDE7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не горит</w:t>
            </w:r>
          </w:p>
        </w:tc>
        <w:tc>
          <w:tcPr>
            <w:tcW w:w="977" w:type="dxa"/>
          </w:tcPr>
          <w:p w14:paraId="6A3F7D6C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Красная лампа горит</w:t>
            </w:r>
          </w:p>
        </w:tc>
        <w:tc>
          <w:tcPr>
            <w:tcW w:w="909" w:type="dxa"/>
          </w:tcPr>
          <w:p w14:paraId="20BB9584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не горит</w:t>
            </w:r>
          </w:p>
        </w:tc>
        <w:tc>
          <w:tcPr>
            <w:tcW w:w="909" w:type="dxa"/>
          </w:tcPr>
          <w:p w14:paraId="5763B767" w14:textId="77777777" w:rsidR="006D6327" w:rsidRDefault="006D6327" w:rsidP="007E7A62">
            <w:pPr>
              <w:rPr>
                <w:lang w:val="ru-RU"/>
              </w:rPr>
            </w:pPr>
            <w:r>
              <w:rPr>
                <w:lang w:val="ru-RU"/>
              </w:rPr>
              <w:t>Желтая лампа горит</w:t>
            </w:r>
          </w:p>
        </w:tc>
      </w:tr>
      <w:tr w:rsidR="00283D9A" w14:paraId="69D39BD4" w14:textId="77777777" w:rsidTr="00283D9A">
        <w:trPr>
          <w:jc w:val="center"/>
        </w:trPr>
        <w:tc>
          <w:tcPr>
            <w:tcW w:w="1440" w:type="dxa"/>
          </w:tcPr>
          <w:p w14:paraId="6C9E7DE1" w14:textId="77777777" w:rsidR="00283D9A" w:rsidRDefault="00283D9A" w:rsidP="00283D9A">
            <w:pPr>
              <w:rPr>
                <w:lang w:val="ru-RU"/>
              </w:rPr>
            </w:pPr>
          </w:p>
          <w:p w14:paraId="175002BF" w14:textId="77777777" w:rsidR="00283D9A" w:rsidRDefault="00283D9A" w:rsidP="00283D9A">
            <w:pPr>
              <w:rPr>
                <w:lang w:val="ru-RU"/>
              </w:rPr>
            </w:pPr>
            <w:r>
              <w:rPr>
                <w:lang w:val="ru-RU"/>
              </w:rPr>
              <w:t>Условное обозначение</w:t>
            </w:r>
          </w:p>
          <w:p w14:paraId="73862357" w14:textId="7777777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77" w:type="dxa"/>
          </w:tcPr>
          <w:p w14:paraId="7C06A528" w14:textId="2193ABA8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1696" behindDoc="0" locked="0" layoutInCell="1" allowOverlap="1" wp14:anchorId="392D020E" wp14:editId="0EB4AB81">
                      <wp:simplePos x="0" y="0"/>
                      <wp:positionH relativeFrom="column">
                        <wp:posOffset>109220</wp:posOffset>
                      </wp:positionH>
                      <wp:positionV relativeFrom="paragraph">
                        <wp:posOffset>150495</wp:posOffset>
                      </wp:positionV>
                      <wp:extent cx="266700" cy="285750"/>
                      <wp:effectExtent l="0" t="0" r="19050" b="19050"/>
                      <wp:wrapNone/>
                      <wp:docPr id="32650" name="Oval 326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C00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A802714" id="Oval 32650" o:spid="_x0000_s1026" style="position:absolute;margin-left:8.6pt;margin-top:11.85pt;width:21pt;height:22.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" fillcolor="#c00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</w:p>
        </w:tc>
        <w:tc>
          <w:tcPr>
            <w:tcW w:w="977" w:type="dxa"/>
          </w:tcPr>
          <w:p w14:paraId="25FAE6BE" w14:textId="3BF47009" w:rsidR="00283D9A" w:rsidRDefault="00283D9A" w:rsidP="00283D9A">
            <w:pPr>
              <w:rPr>
                <w:lang w:val="ru-RU"/>
              </w:rPr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3744" behindDoc="0" locked="0" layoutInCell="1" allowOverlap="1" wp14:anchorId="2B7AD061" wp14:editId="2198DB2D">
                      <wp:simplePos x="0" y="0"/>
                      <wp:positionH relativeFrom="column">
                        <wp:posOffset>688975</wp:posOffset>
                      </wp:positionH>
                      <wp:positionV relativeFrom="paragraph">
                        <wp:posOffset>179070</wp:posOffset>
                      </wp:positionV>
                      <wp:extent cx="266700" cy="285750"/>
                      <wp:effectExtent l="0" t="0" r="19050" b="19050"/>
                      <wp:wrapNone/>
                      <wp:docPr id="32651" name="Oval 326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6700" cy="28575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C000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oval w14:anchorId="315C1715" id="Oval 32651" o:spid="_x0000_s1026" style="position:absolute;margin-left:54.25pt;margin-top:14.1pt;width:21pt;height:22.5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" fillcolor="#ffc000" strokecolor="black [3213]" strokeweight="1pt">
                      <v:stroke joinstyle="miter"/>
                      <v:textbox inset=",0,,0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4768" behindDoc="0" locked="0" layoutInCell="1" allowOverlap="1" wp14:anchorId="001D2132" wp14:editId="788F3874">
                      <wp:simplePos x="0" y="0"/>
                      <wp:positionH relativeFrom="column">
                        <wp:posOffset>1241425</wp:posOffset>
                      </wp:positionH>
                      <wp:positionV relativeFrom="paragraph">
                        <wp:posOffset>121285</wp:posOffset>
                      </wp:positionV>
                      <wp:extent cx="400050" cy="371475"/>
                      <wp:effectExtent l="19050" t="19050" r="38100" b="47625"/>
                      <wp:wrapNone/>
                      <wp:docPr id="32652" name="Star: 12 Points 326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280C7B9" id="Star: 12 Points 32652" o:spid="_x0000_s1026" style="position:absolute;margin-left:97.75pt;margin-top:9.55pt;width:31.5pt;height:29.25pt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yellow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2062720" behindDoc="0" locked="0" layoutInCell="1" allowOverlap="1" wp14:anchorId="2975AA50" wp14:editId="22137DC8">
                      <wp:simplePos x="0" y="0"/>
                      <wp:positionH relativeFrom="column">
                        <wp:posOffset>41275</wp:posOffset>
                      </wp:positionH>
                      <wp:positionV relativeFrom="paragraph">
                        <wp:posOffset>92710</wp:posOffset>
                      </wp:positionV>
                      <wp:extent cx="400050" cy="371475"/>
                      <wp:effectExtent l="19050" t="19050" r="38100" b="47625"/>
                      <wp:wrapNone/>
                      <wp:docPr id="32653" name="Star: 12 Points 326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050" cy="371475"/>
                              </a:xfrm>
                              <a:prstGeom prst="star12">
                                <a:avLst/>
                              </a:prstGeom>
                              <a:solidFill>
                                <a:srgbClr val="FF000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278BFA3C" id="Star: 12 Points 32653" o:spid="_x0000_s1026" style="position:absolute;margin-left:3.25pt;margin-top:7.3pt;width:31.5pt;height:29.25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00050,371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" path="m,185738l55118,149683,26798,92869,93946,87235r6067,-62351l161197,51181,200025,r38828,51181l300038,24884r6066,62351l373252,92869r-28320,56814l400050,185738r-55118,36054l373252,278606r-67148,5634l300038,346591,238853,320294r-38828,51181l161197,320294r-61184,26297l93946,284240,26798,278606,55118,221792,,185738xe" fillcolor="red" strokecolor="#1f4d78 [1604]" strokeweight="1pt">
                      <v:stroke joinstyle="miter"/>
                      <v:path arrowok="t" o:connecttype="custom" o:connectlocs="0,185738;55118,149683;26798,92869;93946,87235;100013,24884;161197,51181;200025,0;238853,51181;300038,24884;306104,87235;373252,92869;344932,149683;400050,185738;344932,221792;373252,278606;306104,284240;300038,346591;238853,320294;200025,371475;161197,320294;100013,346591;93946,284240;26798,278606;55118,221792;0,185738" o:connectangles="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909" w:type="dxa"/>
          </w:tcPr>
          <w:p w14:paraId="2572E091" w14:textId="60CD1667" w:rsidR="00283D9A" w:rsidRDefault="00283D9A" w:rsidP="00283D9A">
            <w:pPr>
              <w:rPr>
                <w:lang w:val="ru-RU"/>
              </w:rPr>
            </w:pPr>
          </w:p>
        </w:tc>
        <w:tc>
          <w:tcPr>
            <w:tcW w:w="909" w:type="dxa"/>
          </w:tcPr>
          <w:p w14:paraId="431DD079" w14:textId="36E168D3" w:rsidR="00283D9A" w:rsidRDefault="00283D9A" w:rsidP="00283D9A">
            <w:pPr>
              <w:rPr>
                <w:lang w:val="ru-RU"/>
              </w:rPr>
            </w:pPr>
          </w:p>
        </w:tc>
      </w:tr>
    </w:tbl>
    <w:p w14:paraId="1ECC5F99" w14:textId="77777777" w:rsidR="00F27D0E" w:rsidRDefault="00F27D0E" w:rsidP="00F27D0E">
      <w:pPr>
        <w:ind w:left="142" w:hanging="142"/>
        <w:rPr>
          <w:lang w:val="ru-RU"/>
        </w:rPr>
      </w:pPr>
    </w:p>
    <w:p w14:paraId="217C22B6" w14:textId="77777777" w:rsidR="00F27D0E" w:rsidRDefault="00F27D0E" w:rsidP="00F27D0E">
      <w:pPr>
        <w:ind w:left="142" w:hanging="142"/>
        <w:rPr>
          <w:lang w:val="ru-RU"/>
        </w:rPr>
      </w:pPr>
      <w:r>
        <w:rPr>
          <w:lang w:val="ru-RU"/>
        </w:rPr>
        <w:t>Примечание к модулю:</w:t>
      </w:r>
    </w:p>
    <w:p w14:paraId="324C6773" w14:textId="77777777" w:rsidR="00F27D0E" w:rsidRPr="00DF1239" w:rsidRDefault="00F27D0E" w:rsidP="00F27D0E">
      <w:pPr>
        <w:ind w:left="360"/>
        <w:rPr>
          <w:lang w:val="ru-RU"/>
        </w:rPr>
      </w:pPr>
      <w:r>
        <w:rPr>
          <w:lang w:val="ru-RU"/>
        </w:rPr>
        <w:t>1)</w:t>
      </w:r>
      <w:r w:rsidRPr="00DF1239">
        <w:rPr>
          <w:lang w:val="ru-RU"/>
        </w:rPr>
        <w:t>Задача считается выполненной, когда оба робота находятся в позиции финиша, и все шайбы расположены правильно.</w:t>
      </w:r>
    </w:p>
    <w:p w14:paraId="6340A34D" w14:textId="301EA3BE" w:rsidR="00F27D0E" w:rsidRDefault="00F27D0E" w:rsidP="00794DD5">
      <w:pPr>
        <w:ind w:left="360"/>
        <w:rPr>
          <w:lang w:val="ru-RU"/>
        </w:rPr>
      </w:pPr>
      <w:r>
        <w:rPr>
          <w:lang w:val="ru-RU"/>
        </w:rPr>
        <w:t>2)</w:t>
      </w:r>
      <w:r w:rsidRPr="0055592A">
        <w:rPr>
          <w:lang w:val="ru-RU"/>
        </w:rPr>
        <w:t>В данном заезде учитывается время выполнения задания.</w:t>
      </w:r>
    </w:p>
    <w:p w14:paraId="1E37BB2B" w14:textId="2D288B2F" w:rsidR="00550D25" w:rsidRPr="005311BF" w:rsidRDefault="00550D25" w:rsidP="00550D25">
      <w:pPr>
        <w:ind w:firstLine="360"/>
        <w:rPr>
          <w:lang w:val="ru-RU"/>
        </w:rPr>
      </w:pPr>
      <w:r>
        <w:rPr>
          <w:lang w:val="ru-RU"/>
        </w:rPr>
        <w:t>3)</w:t>
      </w:r>
      <w:r w:rsidRPr="005311BF">
        <w:rPr>
          <w:lang w:val="ru-RU"/>
        </w:rPr>
        <w:t>Разрешается манипулировать несколькими шайбами одновременно</w:t>
      </w:r>
    </w:p>
    <w:p w14:paraId="227C8645" w14:textId="77777777" w:rsidR="00550D25" w:rsidRPr="00794DD5" w:rsidRDefault="00550D25" w:rsidP="00794DD5">
      <w:pPr>
        <w:ind w:left="360"/>
        <w:rPr>
          <w:lang w:val="ru-RU"/>
        </w:rPr>
      </w:pPr>
    </w:p>
    <w:p w14:paraId="27459573" w14:textId="0B918271" w:rsidR="0040662D" w:rsidRDefault="00CD2FB0" w:rsidP="0040662D">
      <w:pPr>
        <w:pStyle w:val="1"/>
        <w:rPr>
          <w:rStyle w:val="10"/>
          <w:rFonts w:ascii="Times New Roman" w:hAnsi="Times New Roman" w:cs="Times New Roman"/>
          <w:lang w:val="ru-RU"/>
        </w:rPr>
      </w:pPr>
      <w:r>
        <w:rPr>
          <w:lang w:val="ru-RU"/>
        </w:rPr>
        <w:br w:type="page"/>
      </w:r>
      <w:r w:rsidR="0040662D">
        <w:rPr>
          <w:rStyle w:val="10"/>
          <w:rFonts w:ascii="Times New Roman" w:hAnsi="Times New Roman" w:cs="Times New Roman"/>
          <w:lang w:val="ru-RU"/>
        </w:rPr>
        <w:lastRenderedPageBreak/>
        <w:t>Оценка времени</w:t>
      </w:r>
    </w:p>
    <w:p w14:paraId="6C08AEFA" w14:textId="126AC8A7" w:rsidR="0040662D" w:rsidRDefault="00D5025C" w:rsidP="00D5025C">
      <w:pPr>
        <w:pStyle w:val="Sectiontext"/>
        <w:rPr>
          <w:lang w:val="ru-RU"/>
        </w:rPr>
      </w:pPr>
      <w:r>
        <w:rPr>
          <w:lang w:val="ru-RU"/>
        </w:rPr>
        <w:t>Некоторые</w:t>
      </w:r>
      <w:r w:rsidR="0040662D">
        <w:rPr>
          <w:lang w:val="ru-RU"/>
        </w:rPr>
        <w:t xml:space="preserve"> из заездов предполагают оценку времени, за которое поставленная задача была выполнена.</w:t>
      </w:r>
      <w:r>
        <w:rPr>
          <w:lang w:val="ru-RU"/>
        </w:rPr>
        <w:t xml:space="preserve"> </w:t>
      </w:r>
      <w:r w:rsidRPr="00D5025C">
        <w:rPr>
          <w:lang w:val="ru-RU"/>
        </w:rPr>
        <w:t>7.</w:t>
      </w:r>
      <w:r>
        <w:rPr>
          <w:lang w:val="ru-RU"/>
        </w:rPr>
        <w:t xml:space="preserve"> </w:t>
      </w:r>
      <w:r w:rsidRPr="00D5025C">
        <w:rPr>
          <w:lang w:val="ru-RU"/>
        </w:rPr>
        <w:t>Время учитывается ТОЛЬКО при выполнения всего задания (все доставлено верно и время менее 600 секунд)</w:t>
      </w:r>
    </w:p>
    <w:p w14:paraId="09A0B75B" w14:textId="77777777" w:rsidR="00D5025C" w:rsidRPr="00D5025C" w:rsidRDefault="00D5025C" w:rsidP="00D5025C">
      <w:pPr>
        <w:pStyle w:val="a0"/>
        <w:numPr>
          <w:ilvl w:val="0"/>
          <w:numId w:val="0"/>
        </w:numPr>
        <w:ind w:left="851"/>
        <w:rPr>
          <w:lang w:val="ru-RU"/>
        </w:rPr>
      </w:pPr>
      <w:r w:rsidRPr="00D5025C">
        <w:rPr>
          <w:lang w:val="ru-RU"/>
        </w:rPr>
        <w:t>Отметки времени должны отсчитываться на основании процедуры сравнения расчета процентных долей оценки в рамках CIS (информационной системы Чемпионата) с использованием следующей формулы:</w:t>
      </w:r>
    </w:p>
    <w:p w14:paraId="75A6CFA8" w14:textId="77777777" w:rsidR="00D5025C" w:rsidRPr="00D5025C" w:rsidRDefault="00D5025C" w:rsidP="00D5025C">
      <w:pPr>
        <w:pStyle w:val="a0"/>
        <w:numPr>
          <w:ilvl w:val="0"/>
          <w:numId w:val="0"/>
        </w:numPr>
        <w:ind w:left="851"/>
        <w:rPr>
          <w:lang w:val="ru-RU"/>
        </w:rPr>
      </w:pPr>
      <w:r w:rsidRPr="00D5025C">
        <w:rPr>
          <w:lang w:val="ru-RU"/>
        </w:rPr>
        <w:t>Отметка = [1 – {(время команды – время самой быстрой команды) / (максимальное время – время самой быстрой команды)}] * макс. отметка.</w:t>
      </w:r>
    </w:p>
    <w:p w14:paraId="1B7969AD" w14:textId="77777777" w:rsidR="00D5025C" w:rsidRPr="00EF5E0E" w:rsidRDefault="00D5025C" w:rsidP="00D5025C">
      <w:pPr>
        <w:pStyle w:val="a0"/>
        <w:numPr>
          <w:ilvl w:val="0"/>
          <w:numId w:val="0"/>
        </w:numPr>
        <w:ind w:left="851"/>
        <w:rPr>
          <w:rFonts w:ascii="Times New Roman" w:hAnsi="Times New Roman" w:cs="Times New Roman"/>
          <w:lang w:val="ru-RU"/>
        </w:rPr>
      </w:pPr>
    </w:p>
    <w:p w14:paraId="1BD7DF40" w14:textId="77777777" w:rsidR="00D5025C" w:rsidRPr="00EF5E0E" w:rsidRDefault="00D5025C" w:rsidP="00D5025C">
      <w:pPr>
        <w:pStyle w:val="a0"/>
        <w:numPr>
          <w:ilvl w:val="0"/>
          <w:numId w:val="0"/>
        </w:numPr>
        <w:rPr>
          <w:rFonts w:ascii="Times New Roman" w:hAnsi="Times New Roman" w:cs="Times New Roman"/>
          <w:lang w:val="ru-RU"/>
        </w:rPr>
      </w:pPr>
    </w:p>
    <w:tbl>
      <w:tblPr>
        <w:tblW w:w="10632" w:type="dxa"/>
        <w:tblInd w:w="-147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67"/>
        <w:gridCol w:w="709"/>
        <w:gridCol w:w="2693"/>
        <w:gridCol w:w="1276"/>
        <w:gridCol w:w="544"/>
        <w:gridCol w:w="709"/>
        <w:gridCol w:w="2835"/>
        <w:gridCol w:w="1299"/>
      </w:tblGrid>
      <w:tr w:rsidR="00D5025C" w:rsidRPr="00B90A2C" w14:paraId="0E7E1B81" w14:textId="77777777" w:rsidTr="00481EF8">
        <w:tc>
          <w:tcPr>
            <w:tcW w:w="5245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439C6614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ПРИМЕР расчета отметки времени при выполнении непрерывного задания в автономном режиме</w:t>
            </w:r>
          </w:p>
          <w:p w14:paraId="6204E036" w14:textId="77777777" w:rsidR="00D5025C" w:rsidRPr="002E4ED0" w:rsidRDefault="00D5025C" w:rsidP="007E7A62">
            <w:pPr>
              <w:spacing w:after="0"/>
              <w:ind w:left="284" w:hanging="284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•</w:t>
            </w: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ab/>
              <w:t>Максимальная отметка времени для одиночного оцениваемого прогона задания составляет 0,75 балла.</w:t>
            </w:r>
          </w:p>
          <w:p w14:paraId="701A5460" w14:textId="77777777" w:rsidR="00D5025C" w:rsidRPr="002E4ED0" w:rsidRDefault="00D5025C" w:rsidP="007E7A62">
            <w:pPr>
              <w:spacing w:after="0"/>
              <w:ind w:left="284" w:hanging="284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•</w:t>
            </w: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ab/>
              <w:t xml:space="preserve">Командам, которые не выполнили полностью весь оцениваемый прогон задания, будет присуждена отметка времени выполнения задания, равная 600 секундам, для целей расчета отметок. </w:t>
            </w:r>
          </w:p>
        </w:tc>
        <w:tc>
          <w:tcPr>
            <w:tcW w:w="538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3D23E222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ПРИМЕР расчета отметки времени при выполнении непрерывного задания в режиме телеуправления</w:t>
            </w:r>
          </w:p>
          <w:p w14:paraId="24A7048D" w14:textId="77777777" w:rsidR="00D5025C" w:rsidRPr="002E4ED0" w:rsidRDefault="00D5025C" w:rsidP="007E7A62">
            <w:pPr>
              <w:spacing w:after="0"/>
              <w:ind w:left="284" w:hanging="284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•</w:t>
            </w: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ab/>
              <w:t>Максимальная отметка времени для одиночного оцениваемого прогона задания составляет 0,75 балла.</w:t>
            </w:r>
          </w:p>
          <w:p w14:paraId="366652AA" w14:textId="77777777" w:rsidR="00D5025C" w:rsidRPr="002E4ED0" w:rsidRDefault="00D5025C" w:rsidP="007E7A62">
            <w:pPr>
              <w:spacing w:after="0"/>
              <w:ind w:left="284" w:hanging="284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•</w:t>
            </w: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ab/>
              <w:t xml:space="preserve">Командам, которые не выполнили полностью весь оцениваемый прогон задания, будет присуждена отметка времени выполнения задания, равная 360 секундам, для целей расчета отметок. </w:t>
            </w:r>
          </w:p>
        </w:tc>
      </w:tr>
      <w:tr w:rsidR="00D5025C" w:rsidRPr="00EF5E0E" w14:paraId="493A2FD2" w14:textId="77777777" w:rsidTr="00481EF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6F1CBE1" w14:textId="77777777" w:rsidR="00D5025C" w:rsidRPr="001B0896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5272A10" w14:textId="77777777" w:rsidR="00D5025C" w:rsidRPr="001B0896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Время выполнения задания, выраженное общим количеством секунд 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A8591E9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Формула для расчета отметки времени при выполнении непрерывного задания в автономном режиме имеет вид:</w:t>
            </w:r>
          </w:p>
          <w:p w14:paraId="513B7946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71A86644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Отметка времени = (1 – ((время команды – время самой быстрой команды) / (максимальное время – время самой быстрой команды))) * макс. отметка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46837DC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Присужденные отметки времени</w:t>
            </w:r>
          </w:p>
        </w:tc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D33E830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B5F372E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Время выполнения задания, выраженное общим количеством секунд 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ED4ACF7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Формула для расчета отметки времени при выполнении непрерывного задания в автономном режиме имеет вид:</w:t>
            </w:r>
          </w:p>
          <w:p w14:paraId="2FFC3D9F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</w:p>
          <w:p w14:paraId="7AD4D7F2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Отметка времени = (1 – ((время команды – время самой быстрой команды) / (максимальное время – время самой быстрой команды))) * макс. отметка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26D614A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Присужденные отметки времени</w:t>
            </w:r>
          </w:p>
        </w:tc>
      </w:tr>
      <w:tr w:rsidR="00D5025C" w:rsidRPr="00EF5E0E" w14:paraId="1E0ECBCC" w14:textId="77777777" w:rsidTr="00481EF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8496042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11FE9D12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FDC6DE3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490 с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7670A010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((490 - 405) / (600 - 405))) * 0,75 = (1 - (85 / 195) * 0,75 = (1 - 0,44) * 0,75 = 0,56 * 0,75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9B976BA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0,42 балла</w:t>
            </w:r>
          </w:p>
        </w:tc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3B0CB395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71523830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A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7A427A34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240 с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35704F7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((240 - 220) / (360 - 220))) * 0,75 = (1 - (20 / 140) * 0,75 = (1 - 0,14) * 0,75 = 0,86 * 0,75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C665D1C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0,65 балла</w:t>
            </w:r>
          </w:p>
        </w:tc>
      </w:tr>
      <w:tr w:rsidR="00D5025C" w:rsidRPr="00EF5E0E" w14:paraId="33BFD3C3" w14:textId="77777777" w:rsidTr="00481EF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38AD15AB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632522AD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B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2B033B8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535 с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CBCF0C2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((535 - 405) / (600 - 405))) * 0,75 = (1 - (130 / 195) * 0,75 = (1 - 0,65) * 0,75 = 0,35 * 0,75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76D374A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0,26 балла</w:t>
            </w:r>
          </w:p>
        </w:tc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3EEF28B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50DB7E1C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B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F81DA2E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290 с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39BE0AB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((290 - 220) / (360 - 220))) * 0,75 = (1 - (70 / 140) * 0,75 = (1 - 0,5) * 0,75 = 0,5 * 0,75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0E06BE51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0,38 балла</w:t>
            </w:r>
          </w:p>
        </w:tc>
      </w:tr>
      <w:tr w:rsidR="00D5025C" w:rsidRPr="00EF5E0E" w14:paraId="02A52B38" w14:textId="77777777" w:rsidTr="00481EF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12BAB5E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635A1295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187CB61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600 с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191F546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((600 - 405) / (600 - 405))) * 0,75 = (1 - (195 / 195) * 0,75 = (1 - 1) * 0,75 = 0,0 * 0,75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777B3845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0,0 </w:t>
            </w: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br/>
              <w:t>балла</w:t>
            </w:r>
          </w:p>
        </w:tc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4D2AB7F6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7AE02CCF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C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523F63E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220 с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4FAA5182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(1 - ((220 - 220) / (360 - 220))) * 0,75 = (1 - (0 / 140) * </w:t>
            </w:r>
          </w:p>
          <w:p w14:paraId="5405CFC7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0,75 = (1 - 0) * 0,75 = 1,0 * 0,75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E00E02D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0,75 балла</w:t>
            </w:r>
          </w:p>
        </w:tc>
      </w:tr>
      <w:tr w:rsidR="00D5025C" w:rsidRPr="00EF5E0E" w14:paraId="5336ED2B" w14:textId="77777777" w:rsidTr="00481EF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1577A30B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29B68A1B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  <w:lang w:val="ru-RU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D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5ADD05A0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405 с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C2DA077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((405 - 405) / (600 - 405))) * 0,75 = (1 - (0 / 195) * 0,75 = (1 - 0,0) * 0,75 = 1 * 0,75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2D71F12A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0,75 балла</w:t>
            </w:r>
          </w:p>
        </w:tc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073D9C85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61AA5FFF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D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031B6FD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310 с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14:paraId="6E4603B0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((310 - 220) / (360 - 220))) * 0,75 = (1 - (90 / 140) * 0,75 = (1 - 0,64) * 0,75 = 0,36 * 0,75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0F0879D7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0,27 балла</w:t>
            </w:r>
          </w:p>
        </w:tc>
      </w:tr>
      <w:tr w:rsidR="00D5025C" w:rsidRPr="00EF5E0E" w14:paraId="3A6C2ADB" w14:textId="77777777" w:rsidTr="00481EF8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7D357012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0619607F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E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1697A8A7" w14:textId="77777777" w:rsidR="00D5025C" w:rsidRPr="001B0896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B0896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585 с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532DD134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((585 - 405) / (600 - 405))) * 0,75 = (1 - (180 / 195) * 0,75 = (1 - 0,92) * 0,75 = 0,08 * 0,75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1FBF9D1F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0,06 балла</w:t>
            </w:r>
          </w:p>
        </w:tc>
        <w:tc>
          <w:tcPr>
            <w:tcW w:w="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14FB70F3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Команда</w:t>
            </w:r>
          </w:p>
          <w:p w14:paraId="0D28E715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E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7535CB12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360 с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14:paraId="2BBC6574" w14:textId="77777777" w:rsidR="00D5025C" w:rsidRPr="002E4ED0" w:rsidRDefault="00D5025C" w:rsidP="007E7A62">
            <w:pPr>
              <w:spacing w:after="0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(1 - ((360 - 220) / (360 - 220))) * 0,75 = (1 - (140 / 140) * 0,75 = (1 - 1) * 0,75 = 0,0 * 0,75</w:t>
            </w:r>
          </w:p>
        </w:tc>
        <w:tc>
          <w:tcPr>
            <w:tcW w:w="1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8CECFA" w14:textId="77777777" w:rsidR="00D5025C" w:rsidRPr="002E4ED0" w:rsidRDefault="00D5025C" w:rsidP="007E7A62">
            <w:pPr>
              <w:spacing w:after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2E4ED0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0,0 балла</w:t>
            </w:r>
          </w:p>
        </w:tc>
      </w:tr>
    </w:tbl>
    <w:p w14:paraId="2CA323CA" w14:textId="77777777" w:rsidR="00D5025C" w:rsidRPr="0040662D" w:rsidRDefault="00D5025C" w:rsidP="0040662D">
      <w:pPr>
        <w:pStyle w:val="Sectiontext"/>
        <w:rPr>
          <w:lang w:val="ru-RU"/>
        </w:rPr>
      </w:pPr>
    </w:p>
    <w:p w14:paraId="71F158E3" w14:textId="33832D54" w:rsidR="0040662D" w:rsidRDefault="0040662D">
      <w:pPr>
        <w:rPr>
          <w:lang w:val="ru-RU"/>
        </w:rPr>
      </w:pPr>
      <w:r>
        <w:rPr>
          <w:lang w:val="ru-RU"/>
        </w:rPr>
        <w:br w:type="page"/>
      </w:r>
    </w:p>
    <w:p w14:paraId="5CEB4F5E" w14:textId="77777777" w:rsidR="00CD2FB0" w:rsidRDefault="00CD2FB0">
      <w:pPr>
        <w:rPr>
          <w:lang w:val="ru-RU"/>
        </w:rPr>
      </w:pPr>
    </w:p>
    <w:p w14:paraId="150E7370" w14:textId="77777777" w:rsidR="00CD2FB0" w:rsidRPr="00CD2FB0" w:rsidRDefault="00CD2FB0" w:rsidP="00CD2FB0">
      <w:pPr>
        <w:pStyle w:val="1"/>
        <w:rPr>
          <w:rFonts w:ascii="Times New Roman" w:hAnsi="Times New Roman" w:cs="Times New Roman"/>
          <w:lang w:val="ru-RU"/>
        </w:rPr>
      </w:pPr>
      <w:bookmarkStart w:id="23" w:name="_Toc528701837"/>
      <w:bookmarkStart w:id="24" w:name="_Toc530039035"/>
      <w:bookmarkStart w:id="25" w:name="_Toc37673000"/>
      <w:r w:rsidRPr="00EF5E0E">
        <w:rPr>
          <w:rFonts w:ascii="Times New Roman" w:hAnsi="Times New Roman" w:cs="Times New Roman"/>
          <w:lang w:val="ru-RU"/>
        </w:rPr>
        <w:t>Общая схема оценивания</w:t>
      </w:r>
      <w:bookmarkEnd w:id="23"/>
      <w:bookmarkEnd w:id="24"/>
      <w:bookmarkEnd w:id="25"/>
    </w:p>
    <w:p w14:paraId="666F41E3" w14:textId="77777777" w:rsidR="00CD2FB0" w:rsidRPr="00EF5E0E" w:rsidRDefault="00CD2FB0" w:rsidP="00CD2FB0">
      <w:pPr>
        <w:pStyle w:val="a0"/>
        <w:numPr>
          <w:ilvl w:val="0"/>
          <w:numId w:val="0"/>
        </w:numPr>
        <w:spacing w:after="60"/>
        <w:ind w:left="567" w:firstLine="142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Все выполнения конкурсантом оцениваемых конкурсных заданий должны осуществляться с соблюдением руководящих указаний компании WorldSkills по компьютерным информационным системам (CIS).</w:t>
      </w:r>
    </w:p>
    <w:p w14:paraId="553F9621" w14:textId="23CD93F7" w:rsidR="00CD2FB0" w:rsidRPr="00EF5E0E" w:rsidRDefault="00CD2FB0" w:rsidP="00CD2FB0">
      <w:pPr>
        <w:pStyle w:val="a0"/>
        <w:numPr>
          <w:ilvl w:val="0"/>
          <w:numId w:val="0"/>
        </w:numPr>
        <w:spacing w:after="60"/>
        <w:ind w:left="567" w:firstLine="142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Все выполнения конкурсных заданий, за которые присуждаются баллы, в течение </w:t>
      </w:r>
      <w:r w:rsidR="00C05CB7">
        <w:rPr>
          <w:rFonts w:ascii="Times New Roman" w:hAnsi="Times New Roman" w:cs="Times New Roman"/>
          <w:lang w:val="ru-RU"/>
        </w:rPr>
        <w:t>трёх</w:t>
      </w:r>
      <w:r w:rsidRPr="00EF5E0E">
        <w:rPr>
          <w:rFonts w:ascii="Times New Roman" w:hAnsi="Times New Roman" w:cs="Times New Roman"/>
          <w:lang w:val="ru-RU"/>
        </w:rPr>
        <w:t xml:space="preserve"> конкурсных дней должны в целом образовать 100 баллов.</w:t>
      </w:r>
    </w:p>
    <w:p w14:paraId="036F42B7" w14:textId="77777777" w:rsidR="00CD2FB0" w:rsidRPr="00EF5E0E" w:rsidRDefault="00CD2FB0" w:rsidP="00CD2FB0">
      <w:pPr>
        <w:pStyle w:val="a0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НИ один отдельный оцениваемый аспект не должен получать больше 2 баллов.</w:t>
      </w:r>
    </w:p>
    <w:p w14:paraId="5E5F07F9" w14:textId="77777777" w:rsidR="00CD2FB0" w:rsidRPr="00EF5E0E" w:rsidRDefault="00CD2FB0" w:rsidP="00CD2FB0">
      <w:pPr>
        <w:pStyle w:val="a0"/>
        <w:numPr>
          <w:ilvl w:val="0"/>
          <w:numId w:val="0"/>
        </w:numPr>
        <w:spacing w:after="60"/>
        <w:ind w:left="567" w:firstLine="153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Время, затраченное на выполнение назначенного конкурсного задания, </w:t>
      </w:r>
      <w:r w:rsidRPr="00EF5E0E">
        <w:rPr>
          <w:rFonts w:ascii="Times New Roman" w:hAnsi="Times New Roman" w:cs="Times New Roman"/>
          <w:b/>
          <w:lang w:val="ru-RU"/>
        </w:rPr>
        <w:t>должно служить фактором оценки</w:t>
      </w:r>
      <w:r w:rsidRPr="00EF5E0E">
        <w:rPr>
          <w:rFonts w:ascii="Times New Roman" w:hAnsi="Times New Roman" w:cs="Times New Roman"/>
          <w:lang w:val="ru-RU"/>
        </w:rPr>
        <w:t>, когда ожидаемые рабочие характеристики при выполнении оцениваемого конкурсного задания являются одинаковыми для ВСЕХ конкурсантов.</w:t>
      </w:r>
    </w:p>
    <w:p w14:paraId="7EC1BCB6" w14:textId="77777777" w:rsidR="00CD2FB0" w:rsidRPr="00EF5E0E" w:rsidRDefault="00CD2FB0" w:rsidP="00CD2FB0">
      <w:pPr>
        <w:pStyle w:val="a0"/>
        <w:numPr>
          <w:ilvl w:val="0"/>
          <w:numId w:val="0"/>
        </w:numPr>
        <w:spacing w:after="60"/>
        <w:ind w:left="567" w:firstLine="153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Общая схема присуждения баллов основана непосредственно на положениях раздела 2.2 Спецификации стандартов WorldSkills. </w:t>
      </w:r>
    </w:p>
    <w:p w14:paraId="6971897A" w14:textId="77777777" w:rsidR="00CD2FB0" w:rsidRPr="00162E6A" w:rsidRDefault="00CD2FB0" w:rsidP="00CD2FB0">
      <w:pPr>
        <w:pStyle w:val="21"/>
        <w:tabs>
          <w:tab w:val="left" w:pos="7371"/>
        </w:tabs>
        <w:spacing w:after="120" w:line="240" w:lineRule="auto"/>
        <w:rPr>
          <w:rFonts w:ascii="Times New Roman" w:hAnsi="Times New Roman" w:cs="Times New Roman"/>
          <w:lang w:val="ru-RU"/>
        </w:rPr>
      </w:pPr>
      <w:r w:rsidRPr="00162E6A">
        <w:rPr>
          <w:rFonts w:ascii="Times New Roman" w:hAnsi="Times New Roman" w:cs="Times New Roman"/>
          <w:lang w:val="ru-RU"/>
        </w:rPr>
        <w:t>Секретное задание</w:t>
      </w:r>
      <w:r w:rsidRPr="00162E6A">
        <w:rPr>
          <w:rFonts w:ascii="Times New Roman" w:hAnsi="Times New Roman" w:cs="Times New Roman"/>
          <w:lang w:val="ru-RU"/>
        </w:rPr>
        <w:tab/>
        <w:t>Значение 10 баллов</w:t>
      </w:r>
    </w:p>
    <w:p w14:paraId="43B3F4CC" w14:textId="2D6B3BCF" w:rsidR="00CD2FB0" w:rsidRPr="00162E6A" w:rsidRDefault="00150ABB" w:rsidP="00CD2FB0">
      <w:pPr>
        <w:pStyle w:val="21"/>
        <w:tabs>
          <w:tab w:val="left" w:pos="7371"/>
        </w:tabs>
        <w:spacing w:after="120" w:line="240" w:lineRule="auto"/>
        <w:rPr>
          <w:rFonts w:ascii="Times New Roman" w:hAnsi="Times New Roman" w:cs="Times New Roman"/>
          <w:lang w:val="ru-RU"/>
        </w:rPr>
      </w:pPr>
      <w:r w:rsidRPr="00162E6A">
        <w:rPr>
          <w:rFonts w:ascii="Times New Roman" w:hAnsi="Times New Roman" w:cs="Times New Roman"/>
          <w:lang w:val="ru-RU"/>
        </w:rPr>
        <w:t>Представление проекта</w:t>
      </w:r>
      <w:r w:rsidR="00CD2FB0" w:rsidRPr="00162E6A">
        <w:rPr>
          <w:rFonts w:ascii="Times New Roman" w:hAnsi="Times New Roman" w:cs="Times New Roman"/>
          <w:lang w:val="ru-RU"/>
        </w:rPr>
        <w:tab/>
        <w:t>Значение 10 баллов</w:t>
      </w:r>
    </w:p>
    <w:p w14:paraId="69C30A07" w14:textId="77777777" w:rsidR="00CD2FB0" w:rsidRPr="00162E6A" w:rsidRDefault="00CD2FB0" w:rsidP="00CD2FB0">
      <w:pPr>
        <w:pStyle w:val="21"/>
        <w:tabs>
          <w:tab w:val="left" w:pos="7371"/>
        </w:tabs>
        <w:spacing w:after="120" w:line="240" w:lineRule="auto"/>
        <w:rPr>
          <w:rFonts w:ascii="Times New Roman" w:hAnsi="Times New Roman" w:cs="Times New Roman"/>
        </w:rPr>
      </w:pPr>
      <w:r w:rsidRPr="00162E6A">
        <w:rPr>
          <w:rFonts w:ascii="Times New Roman" w:hAnsi="Times New Roman" w:cs="Times New Roman"/>
          <w:lang w:val="ru-RU"/>
        </w:rPr>
        <w:t>Базовые действия</w:t>
      </w:r>
      <w:r w:rsidRPr="00162E6A">
        <w:rPr>
          <w:rFonts w:ascii="Times New Roman" w:hAnsi="Times New Roman" w:cs="Times New Roman"/>
          <w:lang w:val="ru-RU"/>
        </w:rPr>
        <w:tab/>
        <w:t>Значение 15 баллов</w:t>
      </w:r>
    </w:p>
    <w:p w14:paraId="7A64992A" w14:textId="205E8B1E" w:rsidR="00CD2FB0" w:rsidRPr="00162E6A" w:rsidRDefault="00150ABB" w:rsidP="00CD2FB0">
      <w:pPr>
        <w:pStyle w:val="21"/>
        <w:tabs>
          <w:tab w:val="left" w:pos="7371"/>
        </w:tabs>
        <w:spacing w:after="120" w:line="240" w:lineRule="auto"/>
        <w:rPr>
          <w:rFonts w:ascii="Times New Roman" w:hAnsi="Times New Roman" w:cs="Times New Roman"/>
          <w:lang w:val="ru-RU"/>
        </w:rPr>
      </w:pPr>
      <w:r w:rsidRPr="00162E6A">
        <w:rPr>
          <w:rFonts w:ascii="Times New Roman" w:hAnsi="Times New Roman" w:cs="Times New Roman"/>
          <w:lang w:val="ru-RU"/>
        </w:rPr>
        <w:t>Сборка робота</w:t>
      </w:r>
      <w:r w:rsidR="00CD2FB0" w:rsidRPr="00162E6A">
        <w:rPr>
          <w:rFonts w:ascii="Times New Roman" w:hAnsi="Times New Roman" w:cs="Times New Roman"/>
          <w:lang w:val="ru-RU"/>
        </w:rPr>
        <w:t xml:space="preserve"> </w:t>
      </w:r>
      <w:r w:rsidR="00CD2FB0" w:rsidRPr="00162E6A">
        <w:rPr>
          <w:rFonts w:ascii="Times New Roman" w:hAnsi="Times New Roman" w:cs="Times New Roman"/>
          <w:lang w:val="ru-RU"/>
        </w:rPr>
        <w:tab/>
        <w:t>Значение 10 баллов</w:t>
      </w:r>
    </w:p>
    <w:p w14:paraId="0054CC4F" w14:textId="77777777" w:rsidR="00CD2FB0" w:rsidRPr="00162E6A" w:rsidRDefault="00CD2FB0" w:rsidP="00CD2FB0">
      <w:pPr>
        <w:pStyle w:val="21"/>
        <w:tabs>
          <w:tab w:val="left" w:pos="7371"/>
        </w:tabs>
        <w:spacing w:after="120" w:line="240" w:lineRule="auto"/>
        <w:rPr>
          <w:rFonts w:ascii="Times New Roman" w:hAnsi="Times New Roman" w:cs="Times New Roman"/>
          <w:lang w:val="ru-RU"/>
        </w:rPr>
      </w:pPr>
      <w:r w:rsidRPr="00162E6A">
        <w:rPr>
          <w:rFonts w:ascii="Times New Roman" w:hAnsi="Times New Roman" w:cs="Times New Roman"/>
          <w:lang w:val="ru-RU"/>
        </w:rPr>
        <w:t xml:space="preserve">Программирование, тестирование и регулировка </w:t>
      </w:r>
      <w:r w:rsidRPr="00162E6A">
        <w:rPr>
          <w:rFonts w:ascii="Times New Roman" w:hAnsi="Times New Roman" w:cs="Times New Roman"/>
          <w:lang w:val="ru-RU"/>
        </w:rPr>
        <w:tab/>
        <w:t>Значение 15 баллов</w:t>
      </w:r>
    </w:p>
    <w:p w14:paraId="502EA37A" w14:textId="77777777" w:rsidR="00CD2FB0" w:rsidRPr="00162E6A" w:rsidRDefault="00CD2FB0" w:rsidP="00CD2FB0">
      <w:pPr>
        <w:pStyle w:val="21"/>
        <w:tabs>
          <w:tab w:val="left" w:pos="7371"/>
        </w:tabs>
        <w:spacing w:after="120" w:line="240" w:lineRule="auto"/>
        <w:rPr>
          <w:rFonts w:ascii="Times New Roman" w:hAnsi="Times New Roman" w:cs="Times New Roman"/>
          <w:lang w:val="ru-RU"/>
        </w:rPr>
      </w:pPr>
      <w:r w:rsidRPr="00162E6A">
        <w:rPr>
          <w:rFonts w:ascii="Times New Roman" w:hAnsi="Times New Roman" w:cs="Times New Roman"/>
          <w:lang w:val="ru-RU"/>
        </w:rPr>
        <w:t xml:space="preserve">Проверка эксплуатационных характеристик и ввод в эксплуатацию </w:t>
      </w:r>
      <w:r w:rsidRPr="00162E6A">
        <w:rPr>
          <w:rFonts w:ascii="Times New Roman" w:hAnsi="Times New Roman" w:cs="Times New Roman"/>
          <w:lang w:val="ru-RU"/>
        </w:rPr>
        <w:tab/>
        <w:t>Значение 40 баллов</w:t>
      </w:r>
    </w:p>
    <w:p w14:paraId="284262AE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0"/>
        <w:ind w:left="1418"/>
        <w:rPr>
          <w:rFonts w:ascii="Times New Roman" w:hAnsi="Times New Roman" w:cs="Times New Roman"/>
          <w:lang w:val="ru-RU"/>
        </w:rPr>
      </w:pPr>
    </w:p>
    <w:p w14:paraId="15D06988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 w:firstLine="153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Процесс оценивания продолжается в течение всего дня и осуществляется группой, состоящей из 3 экспертов.</w:t>
      </w:r>
    </w:p>
    <w:p w14:paraId="776D4259" w14:textId="4B79BF55" w:rsidR="00CD2FB0" w:rsidRPr="004D2B20" w:rsidRDefault="00A32468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b/>
          <w:sz w:val="24"/>
          <w:lang w:val="ru-RU"/>
        </w:rPr>
        <w:t>Межличностные отношения и секретное задание</w:t>
      </w:r>
      <w:r w:rsidR="00CD2FB0">
        <w:rPr>
          <w:rFonts w:ascii="Times New Roman" w:hAnsi="Times New Roman" w:cs="Times New Roman"/>
          <w:b/>
          <w:sz w:val="24"/>
          <w:lang w:val="ru-RU"/>
        </w:rPr>
        <w:t xml:space="preserve"> (модуль А)</w:t>
      </w:r>
      <w:r w:rsidR="00CD2FB0" w:rsidRPr="004D2B20">
        <w:rPr>
          <w:rFonts w:ascii="Times New Roman" w:hAnsi="Times New Roman" w:cs="Times New Roman"/>
          <w:b/>
          <w:sz w:val="24"/>
          <w:lang w:val="ru-RU"/>
        </w:rPr>
        <w:t>:</w:t>
      </w:r>
      <w:r w:rsidR="00CD2FB0" w:rsidRPr="004D2B20">
        <w:rPr>
          <w:rFonts w:ascii="Times New Roman" w:hAnsi="Times New Roman" w:cs="Times New Roman"/>
          <w:sz w:val="24"/>
          <w:lang w:val="ru-RU"/>
        </w:rPr>
        <w:t xml:space="preserve"> </w:t>
      </w:r>
    </w:p>
    <w:p w14:paraId="35973629" w14:textId="77777777" w:rsidR="00CD2FB0" w:rsidRDefault="00CD2FB0" w:rsidP="00A32468">
      <w:pPr>
        <w:pStyle w:val="31"/>
        <w:numPr>
          <w:ilvl w:val="0"/>
          <w:numId w:val="0"/>
        </w:numPr>
        <w:spacing w:after="40"/>
        <w:ind w:left="142" w:firstLine="578"/>
        <w:rPr>
          <w:rFonts w:ascii="Times New Roman" w:hAnsi="Times New Roman" w:cs="Times New Roman"/>
          <w:lang w:val="ru-RU"/>
        </w:rPr>
      </w:pPr>
      <w:r w:rsidRPr="00A32468">
        <w:rPr>
          <w:rFonts w:ascii="Times New Roman" w:hAnsi="Times New Roman" w:cs="Times New Roman"/>
          <w:b/>
          <w:bCs/>
          <w:lang w:val="ru-RU"/>
        </w:rPr>
        <w:t>Секретное задание</w:t>
      </w:r>
      <w:r>
        <w:rPr>
          <w:rFonts w:ascii="Times New Roman" w:hAnsi="Times New Roman" w:cs="Times New Roman"/>
          <w:lang w:val="ru-RU"/>
        </w:rPr>
        <w:t xml:space="preserve"> выполняется в последний день после выполнения всех известных заданий.</w:t>
      </w:r>
    </w:p>
    <w:p w14:paraId="6931AD4D" w14:textId="77777777" w:rsidR="00D015A2" w:rsidRDefault="00CD2FB0" w:rsidP="00A32468">
      <w:pPr>
        <w:pStyle w:val="Sectiontext"/>
        <w:ind w:left="142" w:firstLine="578"/>
        <w:jc w:val="both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Секретное задание составляется оценивающими экспертами во время чемпионата на основе конкурсного поля</w:t>
      </w:r>
      <w:r w:rsidR="00D015A2">
        <w:rPr>
          <w:rFonts w:ascii="Times New Roman" w:hAnsi="Times New Roman" w:cs="Times New Roman"/>
          <w:lang w:val="ru-RU"/>
        </w:rPr>
        <w:t xml:space="preserve">. Участникам необходимо за установленное время написать код программы для автономного выполнения поставленной задачи. Формат не включает в себя оперирование хватом, роботу необходимо проехать некоторый маршрут в соответствии сигналами. </w:t>
      </w:r>
    </w:p>
    <w:p w14:paraId="31D2480D" w14:textId="3F2F2DF2" w:rsidR="00D015A2" w:rsidRPr="00EF5E0E" w:rsidRDefault="00D015A2" w:rsidP="00A32468">
      <w:pPr>
        <w:pStyle w:val="Sectiontext"/>
        <w:spacing w:after="60"/>
        <w:ind w:left="142" w:firstLine="578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Успешное выполнение засчитывается только в том случае, если робот смог выполнить поставленную задачу не нарушив конструктив поля, выполнил работу в соответствии с техническим заданием, которое будет выдано в день выполнения, уложился в отведенное время для написания кода программы</w:t>
      </w:r>
      <w:r w:rsidR="00182644">
        <w:rPr>
          <w:rFonts w:ascii="Times New Roman" w:hAnsi="Times New Roman" w:cs="Times New Roman"/>
          <w:lang w:val="ru-RU"/>
        </w:rPr>
        <w:t>.</w:t>
      </w:r>
    </w:p>
    <w:p w14:paraId="0505970B" w14:textId="6B22F5D5" w:rsidR="00CD2FB0" w:rsidRPr="004D2B20" w:rsidRDefault="00CD2FB0" w:rsidP="00CD2FB0">
      <w:pPr>
        <w:pStyle w:val="31"/>
        <w:numPr>
          <w:ilvl w:val="0"/>
          <w:numId w:val="0"/>
        </w:numPr>
        <w:spacing w:after="40"/>
        <w:ind w:left="567" w:firstLine="153"/>
        <w:rPr>
          <w:rFonts w:ascii="Times New Roman" w:hAnsi="Times New Roman" w:cs="Times New Roman"/>
          <w:lang w:val="ru-RU"/>
        </w:rPr>
      </w:pPr>
    </w:p>
    <w:p w14:paraId="19B8F824" w14:textId="0AD581B8" w:rsidR="00CD2FB0" w:rsidRPr="008D6AFF" w:rsidRDefault="00CD2FB0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en-US"/>
        </w:rPr>
      </w:pPr>
      <w:r w:rsidRPr="004D2B20">
        <w:rPr>
          <w:rFonts w:ascii="Times New Roman" w:hAnsi="Times New Roman" w:cs="Times New Roman"/>
          <w:b/>
          <w:sz w:val="24"/>
          <w:lang w:val="ru-RU"/>
        </w:rPr>
        <w:t>Представление проекта</w:t>
      </w:r>
      <w:r>
        <w:rPr>
          <w:rFonts w:ascii="Times New Roman" w:hAnsi="Times New Roman" w:cs="Times New Roman"/>
          <w:b/>
          <w:sz w:val="24"/>
          <w:lang w:val="ru-RU"/>
        </w:rPr>
        <w:t xml:space="preserve"> (модуль </w:t>
      </w:r>
      <w:r>
        <w:rPr>
          <w:rFonts w:ascii="Times New Roman" w:hAnsi="Times New Roman" w:cs="Times New Roman"/>
          <w:b/>
          <w:sz w:val="24"/>
          <w:lang w:val="en-US"/>
        </w:rPr>
        <w:t>B)</w:t>
      </w:r>
      <w:r w:rsidRPr="004D2B20">
        <w:rPr>
          <w:rFonts w:ascii="Times New Roman" w:hAnsi="Times New Roman" w:cs="Times New Roman"/>
          <w:b/>
          <w:sz w:val="24"/>
          <w:lang w:val="ru-RU"/>
        </w:rPr>
        <w:t>:</w:t>
      </w:r>
      <w:r w:rsidRPr="004D2B20">
        <w:rPr>
          <w:rFonts w:ascii="Times New Roman" w:hAnsi="Times New Roman" w:cs="Times New Roman"/>
          <w:sz w:val="24"/>
          <w:lang w:val="ru-RU"/>
        </w:rPr>
        <w:t xml:space="preserve"> </w:t>
      </w:r>
    </w:p>
    <w:p w14:paraId="68144229" w14:textId="77777777" w:rsidR="00CD2FB0" w:rsidRDefault="00CD2FB0" w:rsidP="00CD2FB0">
      <w:pPr>
        <w:pStyle w:val="21"/>
        <w:numPr>
          <w:ilvl w:val="0"/>
          <w:numId w:val="18"/>
        </w:numPr>
        <w:spacing w:after="60" w:line="240" w:lineRule="auto"/>
        <w:ind w:left="1560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Технический журнал </w:t>
      </w:r>
      <w:r>
        <w:rPr>
          <w:rFonts w:ascii="Times New Roman" w:hAnsi="Times New Roman" w:cs="Times New Roman"/>
          <w:lang w:val="ru-RU"/>
        </w:rPr>
        <w:t xml:space="preserve">по </w:t>
      </w:r>
      <w:r w:rsidRPr="00EF5E0E">
        <w:rPr>
          <w:rFonts w:ascii="Times New Roman" w:hAnsi="Times New Roman" w:cs="Times New Roman"/>
          <w:lang w:val="ru-RU"/>
        </w:rPr>
        <w:t xml:space="preserve">мобильной робототехнике конкурсантов </w:t>
      </w:r>
    </w:p>
    <w:p w14:paraId="6C3B0ADD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1D7A92">
        <w:rPr>
          <w:rFonts w:ascii="Times New Roman" w:hAnsi="Times New Roman" w:cs="Times New Roman"/>
          <w:lang w:val="ru-RU"/>
        </w:rPr>
        <w:t>Судейская оценка</w:t>
      </w:r>
      <w:r w:rsidRPr="00EF5E0E">
        <w:rPr>
          <w:rFonts w:ascii="Times New Roman" w:hAnsi="Times New Roman" w:cs="Times New Roman"/>
          <w:lang w:val="ru-RU"/>
        </w:rPr>
        <w:t xml:space="preserve"> определяется решением жюри, состоящим из 3 экспертов, при этом каждый из них присуждает оценку в диапазоне от 0 до 3 включительно. Затем в информационной системе Чемпионата (CIS) используется среднее значение из этих трех оценок для вычисления числа баллов, которое присуждается конкурсанту.</w:t>
      </w:r>
    </w:p>
    <w:p w14:paraId="301CB6AC" w14:textId="77777777" w:rsidR="00CD2FB0" w:rsidRPr="00EF5E0E" w:rsidRDefault="00CD2FB0" w:rsidP="00CD2FB0">
      <w:pPr>
        <w:pStyle w:val="Sectiontext"/>
        <w:spacing w:after="60"/>
        <w:ind w:left="1418"/>
        <w:contextualSpacing/>
        <w:rPr>
          <w:rFonts w:ascii="Times New Roman" w:hAnsi="Times New Roman" w:cs="Times New Roman"/>
          <w:b/>
          <w:lang w:val="ru-RU"/>
        </w:rPr>
      </w:pPr>
      <w:r w:rsidRPr="00EF5E0E">
        <w:rPr>
          <w:rFonts w:ascii="Times New Roman" w:hAnsi="Times New Roman" w:cs="Times New Roman"/>
          <w:b/>
          <w:lang w:val="ru-RU"/>
        </w:rPr>
        <w:t>Пример:</w:t>
      </w:r>
    </w:p>
    <w:p w14:paraId="5898BE06" w14:textId="7F99FFB2" w:rsidR="00CD2FB0" w:rsidRPr="00EF5E0E" w:rsidRDefault="00CD2FB0" w:rsidP="00CD2FB0">
      <w:pPr>
        <w:pStyle w:val="Sectiontext"/>
        <w:spacing w:after="60"/>
        <w:ind w:left="1418"/>
        <w:contextualSpacing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1-й эксперт присудил 1 балл, 2-й эксперт присудил 2 </w:t>
      </w:r>
      <w:r w:rsidR="001138AE" w:rsidRPr="00EF5E0E">
        <w:rPr>
          <w:rFonts w:ascii="Times New Roman" w:hAnsi="Times New Roman" w:cs="Times New Roman"/>
          <w:lang w:val="ru-RU"/>
        </w:rPr>
        <w:t>балла,</w:t>
      </w:r>
      <w:r w:rsidRPr="00EF5E0E">
        <w:rPr>
          <w:rFonts w:ascii="Times New Roman" w:hAnsi="Times New Roman" w:cs="Times New Roman"/>
          <w:lang w:val="ru-RU"/>
        </w:rPr>
        <w:t xml:space="preserve"> и 3-й эксперт присудил 2 балла.</w:t>
      </w:r>
    </w:p>
    <w:p w14:paraId="76BEC857" w14:textId="77777777" w:rsidR="00CD2FB0" w:rsidRPr="00EF5E0E" w:rsidRDefault="00CD2FB0" w:rsidP="00CD2FB0">
      <w:pPr>
        <w:pStyle w:val="Sectiontext"/>
        <w:spacing w:after="60"/>
        <w:ind w:left="1418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В системе CIS производится расчет и присуждается 5/9 x 1,25 = 0,694 балла.</w:t>
      </w:r>
    </w:p>
    <w:p w14:paraId="10189B7B" w14:textId="77777777" w:rsidR="00CD2FB0" w:rsidRPr="00EF5E0E" w:rsidRDefault="00CD2FB0" w:rsidP="00CD2FB0">
      <w:pPr>
        <w:pStyle w:val="Sectiontext"/>
        <w:spacing w:after="60"/>
        <w:rPr>
          <w:rFonts w:ascii="Times New Roman" w:hAnsi="Times New Roman" w:cs="Times New Roman"/>
          <w:lang w:val="ru-RU"/>
        </w:rPr>
      </w:pPr>
    </w:p>
    <w:p w14:paraId="1B118A7D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Во время выполнения работ по подготовке к чемпионату конкурсанты должны вести Журнал технического специалиста по мобильной робототехнике.</w:t>
      </w:r>
    </w:p>
    <w:p w14:paraId="0AFA97DC" w14:textId="77777777" w:rsidR="00CD2FB0" w:rsidRPr="00EF5E0E" w:rsidRDefault="00CD2FB0" w:rsidP="00CD2FB0">
      <w:pPr>
        <w:pStyle w:val="Sectiontext"/>
        <w:spacing w:after="60"/>
        <w:ind w:left="0"/>
        <w:rPr>
          <w:rFonts w:ascii="Times New Roman" w:hAnsi="Times New Roman" w:cs="Times New Roman"/>
          <w:lang w:val="ru-RU"/>
        </w:rPr>
      </w:pPr>
    </w:p>
    <w:p w14:paraId="4AA07A1C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Предполагается, что </w:t>
      </w:r>
      <w:r w:rsidRPr="00EF5E0E">
        <w:rPr>
          <w:rFonts w:ascii="Times New Roman" w:hAnsi="Times New Roman" w:cs="Times New Roman"/>
          <w:b/>
          <w:lang w:val="ru-RU"/>
        </w:rPr>
        <w:t>Журнал технического специалиста по мобильной робототехнике</w:t>
      </w:r>
      <w:r w:rsidRPr="00EF5E0E">
        <w:rPr>
          <w:rFonts w:ascii="Times New Roman" w:hAnsi="Times New Roman" w:cs="Times New Roman"/>
          <w:lang w:val="ru-RU"/>
        </w:rPr>
        <w:t xml:space="preserve"> должен включать в себя следующие разделы:</w:t>
      </w:r>
    </w:p>
    <w:p w14:paraId="09795DF1" w14:textId="277009BA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</w:rPr>
      </w:pPr>
      <w:r w:rsidRPr="00EF5E0E">
        <w:rPr>
          <w:rFonts w:ascii="Times New Roman" w:hAnsi="Times New Roman" w:cs="Times New Roman"/>
          <w:lang w:val="ru-RU"/>
        </w:rPr>
        <w:t>Раздел технического журнала, посвященный каркасу / к</w:t>
      </w:r>
      <w:r>
        <w:rPr>
          <w:rFonts w:ascii="Times New Roman" w:hAnsi="Times New Roman" w:cs="Times New Roman"/>
          <w:lang w:val="ru-RU"/>
        </w:rPr>
        <w:t xml:space="preserve">онструктивному исполнению = </w:t>
      </w:r>
      <w:r w:rsidR="000444E4">
        <w:rPr>
          <w:rFonts w:ascii="Times New Roman" w:hAnsi="Times New Roman" w:cs="Times New Roman"/>
          <w:lang w:val="ru-RU"/>
        </w:rPr>
        <w:t>2</w:t>
      </w:r>
      <w:r>
        <w:rPr>
          <w:rFonts w:ascii="Times New Roman" w:hAnsi="Times New Roman" w:cs="Times New Roman"/>
          <w:lang w:val="ru-RU"/>
        </w:rPr>
        <w:t xml:space="preserve"> балл</w:t>
      </w:r>
      <w:r w:rsidR="005703A3">
        <w:rPr>
          <w:rFonts w:ascii="Times New Roman" w:hAnsi="Times New Roman" w:cs="Times New Roman"/>
          <w:lang w:val="ru-RU"/>
        </w:rPr>
        <w:t>а</w:t>
      </w:r>
      <w:r w:rsidRPr="00EF5E0E">
        <w:rPr>
          <w:rFonts w:ascii="Times New Roman" w:hAnsi="Times New Roman" w:cs="Times New Roman"/>
          <w:lang w:val="ru-RU"/>
        </w:rPr>
        <w:t>.</w:t>
      </w:r>
    </w:p>
    <w:p w14:paraId="10158AE5" w14:textId="0D167188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Раздел технического журнала, по</w:t>
      </w:r>
      <w:r>
        <w:rPr>
          <w:rFonts w:ascii="Times New Roman" w:hAnsi="Times New Roman" w:cs="Times New Roman"/>
          <w:lang w:val="ru-RU"/>
        </w:rPr>
        <w:t xml:space="preserve">священный электропроводке = </w:t>
      </w:r>
      <w:r w:rsidR="00132CE2" w:rsidRPr="00132CE2">
        <w:rPr>
          <w:rFonts w:ascii="Times New Roman" w:hAnsi="Times New Roman" w:cs="Times New Roman"/>
          <w:lang w:val="ru-RU"/>
        </w:rPr>
        <w:t>2</w:t>
      </w:r>
      <w:r>
        <w:rPr>
          <w:rFonts w:ascii="Times New Roman" w:hAnsi="Times New Roman" w:cs="Times New Roman"/>
          <w:lang w:val="ru-RU"/>
        </w:rPr>
        <w:t xml:space="preserve"> балл</w:t>
      </w:r>
      <w:r w:rsidR="00132CE2">
        <w:rPr>
          <w:rFonts w:ascii="Times New Roman" w:hAnsi="Times New Roman" w:cs="Times New Roman"/>
          <w:lang w:val="ru-RU"/>
        </w:rPr>
        <w:t>а</w:t>
      </w:r>
      <w:r w:rsidRPr="00EF5E0E">
        <w:rPr>
          <w:rFonts w:ascii="Times New Roman" w:hAnsi="Times New Roman" w:cs="Times New Roman"/>
          <w:lang w:val="ru-RU"/>
        </w:rPr>
        <w:t>.</w:t>
      </w:r>
    </w:p>
    <w:p w14:paraId="257E2A57" w14:textId="607F2C50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Раздел технического журнала, посвяще</w:t>
      </w:r>
      <w:r>
        <w:rPr>
          <w:rFonts w:ascii="Times New Roman" w:hAnsi="Times New Roman" w:cs="Times New Roman"/>
          <w:lang w:val="ru-RU"/>
        </w:rPr>
        <w:t xml:space="preserve">нный управлению движением = </w:t>
      </w:r>
      <w:r w:rsidR="00132CE2" w:rsidRPr="00132CE2">
        <w:rPr>
          <w:rFonts w:ascii="Times New Roman" w:hAnsi="Times New Roman" w:cs="Times New Roman"/>
          <w:lang w:val="ru-RU"/>
        </w:rPr>
        <w:t>2</w:t>
      </w:r>
      <w:r w:rsidR="00132CE2">
        <w:rPr>
          <w:rFonts w:ascii="Times New Roman" w:hAnsi="Times New Roman" w:cs="Times New Roman"/>
          <w:lang w:val="ru-RU"/>
        </w:rPr>
        <w:t xml:space="preserve"> балла</w:t>
      </w:r>
      <w:r w:rsidRPr="00EF5E0E">
        <w:rPr>
          <w:rFonts w:ascii="Times New Roman" w:hAnsi="Times New Roman" w:cs="Times New Roman"/>
          <w:lang w:val="ru-RU"/>
        </w:rPr>
        <w:t>.</w:t>
      </w:r>
    </w:p>
    <w:p w14:paraId="742B1974" w14:textId="1EEFB25A" w:rsidR="00CD2FB0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Раздел технического журнала, посвя</w:t>
      </w:r>
      <w:r>
        <w:rPr>
          <w:rFonts w:ascii="Times New Roman" w:hAnsi="Times New Roman" w:cs="Times New Roman"/>
          <w:lang w:val="ru-RU"/>
        </w:rPr>
        <w:t xml:space="preserve">щенный управлению объектом = </w:t>
      </w:r>
      <w:r w:rsidR="00132CE2" w:rsidRPr="00132CE2">
        <w:rPr>
          <w:rFonts w:ascii="Times New Roman" w:hAnsi="Times New Roman" w:cs="Times New Roman"/>
          <w:lang w:val="ru-RU"/>
        </w:rPr>
        <w:t>2</w:t>
      </w:r>
      <w:r w:rsidR="00132CE2">
        <w:rPr>
          <w:rFonts w:ascii="Times New Roman" w:hAnsi="Times New Roman" w:cs="Times New Roman"/>
          <w:lang w:val="ru-RU"/>
        </w:rPr>
        <w:t xml:space="preserve"> балла</w:t>
      </w:r>
      <w:r w:rsidRPr="00EF5E0E">
        <w:rPr>
          <w:rFonts w:ascii="Times New Roman" w:hAnsi="Times New Roman" w:cs="Times New Roman"/>
          <w:lang w:val="ru-RU"/>
        </w:rPr>
        <w:t>.</w:t>
      </w:r>
    </w:p>
    <w:p w14:paraId="347C6CC7" w14:textId="652B5D77" w:rsidR="00CD2FB0" w:rsidRPr="00704F68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Раздел технического журнала, посвященный</w:t>
      </w:r>
      <w:r>
        <w:rPr>
          <w:rFonts w:ascii="Times New Roman" w:hAnsi="Times New Roman" w:cs="Times New Roman"/>
          <w:lang w:val="ru-RU"/>
        </w:rPr>
        <w:t xml:space="preserve"> программированию = </w:t>
      </w:r>
      <w:r w:rsidR="00132CE2" w:rsidRPr="00132CE2">
        <w:rPr>
          <w:rFonts w:ascii="Times New Roman" w:hAnsi="Times New Roman" w:cs="Times New Roman"/>
          <w:lang w:val="ru-RU"/>
        </w:rPr>
        <w:t>2</w:t>
      </w:r>
      <w:r w:rsidR="00132CE2">
        <w:rPr>
          <w:rFonts w:ascii="Times New Roman" w:hAnsi="Times New Roman" w:cs="Times New Roman"/>
          <w:lang w:val="ru-RU"/>
        </w:rPr>
        <w:t xml:space="preserve"> балла</w:t>
      </w:r>
    </w:p>
    <w:p w14:paraId="2465EF07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Критерии оценки </w:t>
      </w:r>
      <w:r w:rsidRPr="00EF5E0E">
        <w:rPr>
          <w:rFonts w:ascii="Times New Roman" w:hAnsi="Times New Roman" w:cs="Times New Roman"/>
          <w:b/>
          <w:lang w:val="ru-RU"/>
        </w:rPr>
        <w:t>Раздела технического журнала, посвященного каркасу / конструктивному исполнению.</w:t>
      </w:r>
    </w:p>
    <w:p w14:paraId="758FA61F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bookmarkStart w:id="26" w:name="_Hlk51567179"/>
      <w:r w:rsidRPr="00EF5E0E">
        <w:rPr>
          <w:rFonts w:ascii="Times New Roman" w:hAnsi="Times New Roman" w:cs="Times New Roman"/>
          <w:lang w:val="ru-RU"/>
        </w:rPr>
        <w:t>Судейская оценка, равная 0 баллов, свидетельствует о непоследовательной организации содержания, отсутствии детальных данных и плохом качестве чертежей / схем. Основная стратегия выполнения каркаса/конструкций НЕ представлена очевидным образом в содержимом журнала.</w:t>
      </w:r>
    </w:p>
    <w:p w14:paraId="22E4F783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1 баллу, свидетельствует о последовательной организации содержания, достаточном количестве детальных данных и приличном качестве чертежей/схем. Основная стратегия выполнения каркаса/конструкций представлена в журнале недостаточно наглядно.</w:t>
      </w:r>
    </w:p>
    <w:p w14:paraId="44F826FE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2 баллам, свидетельствует о очень хорошей последовательной организации содержания, о более чем достаточном количестве детальных данных и хорошем качестве чертежей/схем. Основная стратегия выполнения каркаса/конструкций представлена очевидным образом в содержимом журнала.</w:t>
      </w:r>
    </w:p>
    <w:p w14:paraId="7EFCC645" w14:textId="77777777" w:rsidR="00CD2FB0" w:rsidRPr="001D7A92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1D7A92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высокой степени последовательности организации содержания, о превосходном представлении детальных данных и об отличном качестве чертежей/схем. Основная стратегия выполнения каркаса/конструкций исключительно наглядно представлена в содержимом журнала.</w:t>
      </w:r>
    </w:p>
    <w:bookmarkEnd w:id="26"/>
    <w:p w14:paraId="424F49C4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Критерии оценки</w:t>
      </w:r>
      <w:r w:rsidRPr="00EF5E0E">
        <w:rPr>
          <w:rFonts w:ascii="Times New Roman" w:hAnsi="Times New Roman" w:cs="Times New Roman"/>
          <w:b/>
          <w:lang w:val="ru-RU"/>
        </w:rPr>
        <w:t xml:space="preserve"> раздела технического журнала, посвященного электропроводке: </w:t>
      </w:r>
    </w:p>
    <w:p w14:paraId="76CDB20D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0 баллов, свидетельствует о непоследовательной организации содержания, отсутствии детальных данных и плохом качестве общих схем/ принципиальных схем. Соответствие отраслевым стандартам на проводку НЕ очевидно из содержимого журнала.</w:t>
      </w:r>
    </w:p>
    <w:p w14:paraId="4C34925C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1 баллу, свидетельствует о последовательной организации содержания, достаточном количестве детальных данных и приличном качестве общих схем/ принципиальных схем. Соответствие отраслевым стандартам на проводку достаточно очевидно из содержимого журнала.</w:t>
      </w:r>
    </w:p>
    <w:p w14:paraId="17DFB428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2 баллам, свидетельствует о очень хорошей последовательной организации содержания, о более чем достаточном количестве детальных данных и хорошем качестве общих схем/ принципиальных схем. Соответствие отраслевым стандартам на проводку весьма очевидно из содержимого журнала.</w:t>
      </w:r>
    </w:p>
    <w:p w14:paraId="7C0F291C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высокой степени последовательности организации содержания, о превосходном представлении детальных данных и об отличном качестве общих схем/ принципиальных схем. Соответствие отраслевым стандартам на проводку исключительно очевидно из содержимого журнала.</w:t>
      </w:r>
    </w:p>
    <w:p w14:paraId="6CA91B6B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Критерии оценки</w:t>
      </w:r>
      <w:r w:rsidRPr="00EF5E0E">
        <w:rPr>
          <w:rFonts w:ascii="Times New Roman" w:hAnsi="Times New Roman" w:cs="Times New Roman"/>
          <w:b/>
          <w:lang w:val="ru-RU"/>
        </w:rPr>
        <w:t xml:space="preserve"> раздела технического журнала, посвященного управлению движением:</w:t>
      </w:r>
    </w:p>
    <w:p w14:paraId="2E8DC8A4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</w:rPr>
      </w:pPr>
      <w:r w:rsidRPr="00EF5E0E">
        <w:rPr>
          <w:rFonts w:ascii="Times New Roman" w:hAnsi="Times New Roman" w:cs="Times New Roman"/>
          <w:lang w:val="ru-RU"/>
        </w:rPr>
        <w:t xml:space="preserve">Судейская оценка, равная 0 баллов, свидетельствует о непоследовательной организации содержания, отсутствии детальных данных и плохом качестве чертежей/схем. Основная стратегия и функциональные элементы, на которых </w:t>
      </w:r>
      <w:r w:rsidRPr="00EF5E0E">
        <w:rPr>
          <w:rFonts w:ascii="Times New Roman" w:hAnsi="Times New Roman" w:cs="Times New Roman"/>
          <w:lang w:val="ru-RU"/>
        </w:rPr>
        <w:lastRenderedPageBreak/>
        <w:t>основана система управления мобильностью НЕ представлена очевидным образом журнале.</w:t>
      </w:r>
    </w:p>
    <w:p w14:paraId="1056FD4B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1 баллу, свидетельствует о последовательной организации содержания, достаточном количестве детальных данных и приличном качестве чертежей/схем. Основная стратегия и функциональные элементы, на которых основана система управления мобильностью, достаточно очевидны в журнале.</w:t>
      </w:r>
    </w:p>
    <w:p w14:paraId="743FE52F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2 баллам, свидетельствует о очень хорошей последовательной организации содержания, о более чем достаточном количестве детальных данных и хорошем качестве чертежей/схем. Основная стратегия и функциональные элементы, на которых основана система управления мобильностью, более чем очевидны в журнале.</w:t>
      </w:r>
    </w:p>
    <w:p w14:paraId="52482C17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высокой степени последовательности организации содержания, о превосходном представлении детальных данных и об отличном качестве чертежей/схем. Основная стратегия и функциональные элементы, на которых основана система управления мобильностью, представлены исключительно очевидным образом в журнале.</w:t>
      </w:r>
    </w:p>
    <w:p w14:paraId="35D05D7A" w14:textId="77777777" w:rsidR="00CD2FB0" w:rsidRPr="00EF5E0E" w:rsidRDefault="00CD2FB0" w:rsidP="00CD2FB0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Критерии оценки</w:t>
      </w:r>
      <w:r w:rsidRPr="00EF5E0E">
        <w:rPr>
          <w:rFonts w:ascii="Times New Roman" w:hAnsi="Times New Roman" w:cs="Times New Roman"/>
          <w:b/>
          <w:lang w:val="ru-RU"/>
        </w:rPr>
        <w:t xml:space="preserve"> раздела технического журнала, посвященного управлению объектом:</w:t>
      </w:r>
    </w:p>
    <w:p w14:paraId="159ED31C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0 баллов, свидетельствует о непоследовательной организации содержания, отсутствии детальных данных и плохом качестве чертежей/схем. Основная стратегия и функциональные элементы, на которых основана система работы с объектами, НЕ представлены очевидным образом в журнале.</w:t>
      </w:r>
    </w:p>
    <w:p w14:paraId="09159F15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1 баллу, свидетельствует о последовательной организации содержания, достаточном количестве детальных данных и приличном качестве чертежей/схем. Основная стратегия и функциональные элементы, на которых основана система управления объектами, достаточно очевидны в журнале.</w:t>
      </w:r>
    </w:p>
    <w:p w14:paraId="1D84AE2A" w14:textId="77777777" w:rsidR="00CD2FB0" w:rsidRPr="00EF5E0E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2 баллам, свидетельствует о очень хорошей последовательной организации содержания, о более чем достаточном количестве детальных данных и хорошем качестве чертежей/схем. Основная стратегия и функциональные элементы, на которых основана система управления объектам, более чем очевидны в журнале.</w:t>
      </w:r>
    </w:p>
    <w:p w14:paraId="061A4A51" w14:textId="539F4D01" w:rsidR="00CD2FB0" w:rsidRDefault="00CD2FB0" w:rsidP="00CD2FB0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высокой степени последовательности организации содержания, о превосходном представлении детальных данных и об отличном качестве чертежей/схем. Основная стратегия и функциональные элементы, на которых основана система управления объектами, представлены в журнале исключительно очевидным образом.</w:t>
      </w:r>
    </w:p>
    <w:p w14:paraId="4E19EF78" w14:textId="121467E7" w:rsidR="009B57BD" w:rsidRPr="00EF5E0E" w:rsidRDefault="009B57BD" w:rsidP="009B57BD">
      <w:pPr>
        <w:pStyle w:val="21"/>
        <w:numPr>
          <w:ilvl w:val="0"/>
          <w:numId w:val="0"/>
        </w:numPr>
        <w:spacing w:after="60"/>
        <w:ind w:left="567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Критерии оценки</w:t>
      </w:r>
      <w:r w:rsidRPr="00EF5E0E">
        <w:rPr>
          <w:rFonts w:ascii="Times New Roman" w:hAnsi="Times New Roman" w:cs="Times New Roman"/>
          <w:b/>
          <w:lang w:val="ru-RU"/>
        </w:rPr>
        <w:t xml:space="preserve"> раздела технического журнала, посвященного </w:t>
      </w:r>
      <w:r>
        <w:rPr>
          <w:rFonts w:ascii="Times New Roman" w:hAnsi="Times New Roman" w:cs="Times New Roman"/>
          <w:b/>
          <w:lang w:val="ru-RU"/>
        </w:rPr>
        <w:t>программированию</w:t>
      </w:r>
      <w:r w:rsidRPr="00EF5E0E">
        <w:rPr>
          <w:rFonts w:ascii="Times New Roman" w:hAnsi="Times New Roman" w:cs="Times New Roman"/>
          <w:b/>
          <w:lang w:val="ru-RU"/>
        </w:rPr>
        <w:t>:</w:t>
      </w:r>
    </w:p>
    <w:p w14:paraId="5404A523" w14:textId="210E9A2C" w:rsidR="009B57BD" w:rsidRPr="00EF5E0E" w:rsidRDefault="009B57BD" w:rsidP="009B57BD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Судейская оценка, равная 0 баллов, свидетельствует о непоследовательной организации содержания, отсутствии </w:t>
      </w:r>
      <w:r>
        <w:rPr>
          <w:rFonts w:ascii="Times New Roman" w:hAnsi="Times New Roman" w:cs="Times New Roman"/>
          <w:lang w:val="ru-RU"/>
        </w:rPr>
        <w:t>блок схем и примеров программного кода</w:t>
      </w:r>
      <w:r w:rsidRPr="00EF5E0E">
        <w:rPr>
          <w:rFonts w:ascii="Times New Roman" w:hAnsi="Times New Roman" w:cs="Times New Roman"/>
          <w:lang w:val="ru-RU"/>
        </w:rPr>
        <w:t>. Основн</w:t>
      </w:r>
      <w:r>
        <w:rPr>
          <w:rFonts w:ascii="Times New Roman" w:hAnsi="Times New Roman" w:cs="Times New Roman"/>
          <w:lang w:val="ru-RU"/>
        </w:rPr>
        <w:t xml:space="preserve">ой алгоритм программы </w:t>
      </w:r>
      <w:r w:rsidRPr="00EF5E0E">
        <w:rPr>
          <w:rFonts w:ascii="Times New Roman" w:hAnsi="Times New Roman" w:cs="Times New Roman"/>
          <w:lang w:val="ru-RU"/>
        </w:rPr>
        <w:t xml:space="preserve">и </w:t>
      </w:r>
      <w:r>
        <w:rPr>
          <w:rFonts w:ascii="Times New Roman" w:hAnsi="Times New Roman" w:cs="Times New Roman"/>
          <w:lang w:val="ru-RU"/>
        </w:rPr>
        <w:t>её</w:t>
      </w:r>
      <w:r w:rsidRPr="00EF5E0E">
        <w:rPr>
          <w:rFonts w:ascii="Times New Roman" w:hAnsi="Times New Roman" w:cs="Times New Roman"/>
          <w:lang w:val="ru-RU"/>
        </w:rPr>
        <w:t xml:space="preserve"> элементы, на которых основана </w:t>
      </w:r>
      <w:r>
        <w:rPr>
          <w:rFonts w:ascii="Times New Roman" w:hAnsi="Times New Roman" w:cs="Times New Roman"/>
          <w:lang w:val="ru-RU"/>
        </w:rPr>
        <w:t>программа</w:t>
      </w:r>
      <w:r w:rsidRPr="00EF5E0E">
        <w:rPr>
          <w:rFonts w:ascii="Times New Roman" w:hAnsi="Times New Roman" w:cs="Times New Roman"/>
          <w:lang w:val="ru-RU"/>
        </w:rPr>
        <w:t>, НЕ представлены очевидным образом в журнале.</w:t>
      </w:r>
    </w:p>
    <w:p w14:paraId="514001B0" w14:textId="01ED835E" w:rsidR="009B57BD" w:rsidRPr="00EF5E0E" w:rsidRDefault="009B57BD" w:rsidP="009B57BD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Судейская оценка, равная 1 баллу, свидетельствует о последовательной организации содержания, </w:t>
      </w:r>
      <w:r w:rsidR="00902BE6">
        <w:rPr>
          <w:rFonts w:ascii="Times New Roman" w:hAnsi="Times New Roman" w:cs="Times New Roman"/>
          <w:lang w:val="ru-RU"/>
        </w:rPr>
        <w:t>достаточном количестве</w:t>
      </w:r>
      <w:r w:rsidR="00902BE6" w:rsidRPr="00EF5E0E">
        <w:rPr>
          <w:rFonts w:ascii="Times New Roman" w:hAnsi="Times New Roman" w:cs="Times New Roman"/>
          <w:lang w:val="ru-RU"/>
        </w:rPr>
        <w:t xml:space="preserve"> </w:t>
      </w:r>
      <w:r w:rsidR="00902BE6">
        <w:rPr>
          <w:rFonts w:ascii="Times New Roman" w:hAnsi="Times New Roman" w:cs="Times New Roman"/>
          <w:lang w:val="ru-RU"/>
        </w:rPr>
        <w:t>блок схем и примеров программного кода</w:t>
      </w:r>
      <w:r w:rsidRPr="00EF5E0E">
        <w:rPr>
          <w:rFonts w:ascii="Times New Roman" w:hAnsi="Times New Roman" w:cs="Times New Roman"/>
          <w:lang w:val="ru-RU"/>
        </w:rPr>
        <w:t xml:space="preserve">. </w:t>
      </w:r>
      <w:r w:rsidR="00464DA1" w:rsidRPr="00EF5E0E">
        <w:rPr>
          <w:rFonts w:ascii="Times New Roman" w:hAnsi="Times New Roman" w:cs="Times New Roman"/>
          <w:lang w:val="ru-RU"/>
        </w:rPr>
        <w:t>Основн</w:t>
      </w:r>
      <w:r w:rsidR="00464DA1">
        <w:rPr>
          <w:rFonts w:ascii="Times New Roman" w:hAnsi="Times New Roman" w:cs="Times New Roman"/>
          <w:lang w:val="ru-RU"/>
        </w:rPr>
        <w:t xml:space="preserve">ой алгоритм программы </w:t>
      </w:r>
      <w:r w:rsidR="00464DA1" w:rsidRPr="00EF5E0E">
        <w:rPr>
          <w:rFonts w:ascii="Times New Roman" w:hAnsi="Times New Roman" w:cs="Times New Roman"/>
          <w:lang w:val="ru-RU"/>
        </w:rPr>
        <w:t xml:space="preserve">и </w:t>
      </w:r>
      <w:r w:rsidR="00464DA1">
        <w:rPr>
          <w:rFonts w:ascii="Times New Roman" w:hAnsi="Times New Roman" w:cs="Times New Roman"/>
          <w:lang w:val="ru-RU"/>
        </w:rPr>
        <w:t>её</w:t>
      </w:r>
      <w:r w:rsidR="00464DA1" w:rsidRPr="00EF5E0E">
        <w:rPr>
          <w:rFonts w:ascii="Times New Roman" w:hAnsi="Times New Roman" w:cs="Times New Roman"/>
          <w:lang w:val="ru-RU"/>
        </w:rPr>
        <w:t xml:space="preserve"> элементы, на которых основана </w:t>
      </w:r>
      <w:r w:rsidR="00464DA1">
        <w:rPr>
          <w:rFonts w:ascii="Times New Roman" w:hAnsi="Times New Roman" w:cs="Times New Roman"/>
          <w:lang w:val="ru-RU"/>
        </w:rPr>
        <w:t>программа</w:t>
      </w:r>
      <w:r w:rsidRPr="00EF5E0E">
        <w:rPr>
          <w:rFonts w:ascii="Times New Roman" w:hAnsi="Times New Roman" w:cs="Times New Roman"/>
          <w:lang w:val="ru-RU"/>
        </w:rPr>
        <w:t>, достаточно очевидны в журнале.</w:t>
      </w:r>
    </w:p>
    <w:p w14:paraId="1F8D8BD7" w14:textId="49A9F19F" w:rsidR="009B57BD" w:rsidRPr="00EF5E0E" w:rsidRDefault="009B57BD" w:rsidP="009B57BD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Судейская оценка, равная 2 баллам, свидетельствует о очень хорошей последовательной организации содержания, о более чем достаточном </w:t>
      </w:r>
      <w:r w:rsidR="0066328A">
        <w:rPr>
          <w:rFonts w:ascii="Times New Roman" w:hAnsi="Times New Roman" w:cs="Times New Roman"/>
          <w:lang w:val="ru-RU"/>
        </w:rPr>
        <w:t>количестве</w:t>
      </w:r>
      <w:r w:rsidR="0066328A" w:rsidRPr="00EF5E0E">
        <w:rPr>
          <w:rFonts w:ascii="Times New Roman" w:hAnsi="Times New Roman" w:cs="Times New Roman"/>
          <w:lang w:val="ru-RU"/>
        </w:rPr>
        <w:t xml:space="preserve"> </w:t>
      </w:r>
      <w:r w:rsidR="0066328A">
        <w:rPr>
          <w:rFonts w:ascii="Times New Roman" w:hAnsi="Times New Roman" w:cs="Times New Roman"/>
          <w:lang w:val="ru-RU"/>
        </w:rPr>
        <w:t>блок схем и примеров программного кода</w:t>
      </w:r>
      <w:r w:rsidR="0066328A" w:rsidRPr="00EF5E0E">
        <w:rPr>
          <w:rFonts w:ascii="Times New Roman" w:hAnsi="Times New Roman" w:cs="Times New Roman"/>
          <w:lang w:val="ru-RU"/>
        </w:rPr>
        <w:t>. Основн</w:t>
      </w:r>
      <w:r w:rsidR="0066328A">
        <w:rPr>
          <w:rFonts w:ascii="Times New Roman" w:hAnsi="Times New Roman" w:cs="Times New Roman"/>
          <w:lang w:val="ru-RU"/>
        </w:rPr>
        <w:t xml:space="preserve">ой алгоритм программы </w:t>
      </w:r>
      <w:r w:rsidR="0066328A" w:rsidRPr="00EF5E0E">
        <w:rPr>
          <w:rFonts w:ascii="Times New Roman" w:hAnsi="Times New Roman" w:cs="Times New Roman"/>
          <w:lang w:val="ru-RU"/>
        </w:rPr>
        <w:t xml:space="preserve">и </w:t>
      </w:r>
      <w:r w:rsidR="0066328A">
        <w:rPr>
          <w:rFonts w:ascii="Times New Roman" w:hAnsi="Times New Roman" w:cs="Times New Roman"/>
          <w:lang w:val="ru-RU"/>
        </w:rPr>
        <w:t>её</w:t>
      </w:r>
      <w:r w:rsidR="0066328A" w:rsidRPr="00EF5E0E">
        <w:rPr>
          <w:rFonts w:ascii="Times New Roman" w:hAnsi="Times New Roman" w:cs="Times New Roman"/>
          <w:lang w:val="ru-RU"/>
        </w:rPr>
        <w:t xml:space="preserve"> элементы, на которых основана </w:t>
      </w:r>
      <w:r w:rsidR="0066328A">
        <w:rPr>
          <w:rFonts w:ascii="Times New Roman" w:hAnsi="Times New Roman" w:cs="Times New Roman"/>
          <w:lang w:val="ru-RU"/>
        </w:rPr>
        <w:t>программа</w:t>
      </w:r>
      <w:r w:rsidRPr="00EF5E0E">
        <w:rPr>
          <w:rFonts w:ascii="Times New Roman" w:hAnsi="Times New Roman" w:cs="Times New Roman"/>
          <w:lang w:val="ru-RU"/>
        </w:rPr>
        <w:t>, более чем очевидны в журнале.</w:t>
      </w:r>
    </w:p>
    <w:p w14:paraId="143A74D9" w14:textId="7DE5BB7F" w:rsidR="009B57BD" w:rsidRDefault="009B57BD" w:rsidP="009B57BD">
      <w:pPr>
        <w:pStyle w:val="3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Судейская оценка, равная 3 баллам, свидетельствует об исключительно высокой степени последовательности организации содержания, о превосходном представлении </w:t>
      </w:r>
      <w:r w:rsidR="005A576B">
        <w:rPr>
          <w:rFonts w:ascii="Times New Roman" w:hAnsi="Times New Roman" w:cs="Times New Roman"/>
          <w:lang w:val="ru-RU"/>
        </w:rPr>
        <w:t>блок схем и примеров программного кода</w:t>
      </w:r>
      <w:r w:rsidR="005A576B" w:rsidRPr="00EF5E0E">
        <w:rPr>
          <w:rFonts w:ascii="Times New Roman" w:hAnsi="Times New Roman" w:cs="Times New Roman"/>
          <w:lang w:val="ru-RU"/>
        </w:rPr>
        <w:t>. Основн</w:t>
      </w:r>
      <w:r w:rsidR="005A576B">
        <w:rPr>
          <w:rFonts w:ascii="Times New Roman" w:hAnsi="Times New Roman" w:cs="Times New Roman"/>
          <w:lang w:val="ru-RU"/>
        </w:rPr>
        <w:t xml:space="preserve">ой алгоритм </w:t>
      </w:r>
      <w:r w:rsidR="005A576B">
        <w:rPr>
          <w:rFonts w:ascii="Times New Roman" w:hAnsi="Times New Roman" w:cs="Times New Roman"/>
          <w:lang w:val="ru-RU"/>
        </w:rPr>
        <w:lastRenderedPageBreak/>
        <w:t xml:space="preserve">программы </w:t>
      </w:r>
      <w:r w:rsidR="005A576B" w:rsidRPr="00EF5E0E">
        <w:rPr>
          <w:rFonts w:ascii="Times New Roman" w:hAnsi="Times New Roman" w:cs="Times New Roman"/>
          <w:lang w:val="ru-RU"/>
        </w:rPr>
        <w:t xml:space="preserve">и </w:t>
      </w:r>
      <w:r w:rsidR="005A576B">
        <w:rPr>
          <w:rFonts w:ascii="Times New Roman" w:hAnsi="Times New Roman" w:cs="Times New Roman"/>
          <w:lang w:val="ru-RU"/>
        </w:rPr>
        <w:t>её</w:t>
      </w:r>
      <w:r w:rsidR="005A576B" w:rsidRPr="00EF5E0E">
        <w:rPr>
          <w:rFonts w:ascii="Times New Roman" w:hAnsi="Times New Roman" w:cs="Times New Roman"/>
          <w:lang w:val="ru-RU"/>
        </w:rPr>
        <w:t xml:space="preserve"> элементы, на которых основана </w:t>
      </w:r>
      <w:r w:rsidR="005A576B">
        <w:rPr>
          <w:rFonts w:ascii="Times New Roman" w:hAnsi="Times New Roman" w:cs="Times New Roman"/>
          <w:lang w:val="ru-RU"/>
        </w:rPr>
        <w:t>программа</w:t>
      </w:r>
      <w:r w:rsidRPr="00EF5E0E">
        <w:rPr>
          <w:rFonts w:ascii="Times New Roman" w:hAnsi="Times New Roman" w:cs="Times New Roman"/>
          <w:lang w:val="ru-RU"/>
        </w:rPr>
        <w:t>, представлены в журнале исключительно очевидным образом.</w:t>
      </w:r>
    </w:p>
    <w:p w14:paraId="215A0186" w14:textId="77777777" w:rsidR="009B57BD" w:rsidRDefault="009B57BD" w:rsidP="009B57BD">
      <w:pPr>
        <w:pStyle w:val="21"/>
        <w:numPr>
          <w:ilvl w:val="0"/>
          <w:numId w:val="0"/>
        </w:numPr>
        <w:ind w:left="1418"/>
        <w:rPr>
          <w:lang w:val="ru-RU"/>
        </w:rPr>
      </w:pPr>
    </w:p>
    <w:p w14:paraId="39A1BCB9" w14:textId="77777777" w:rsidR="00CD2FB0" w:rsidRDefault="00CD2FB0" w:rsidP="00CD2FB0">
      <w:pPr>
        <w:pStyle w:val="a0"/>
        <w:numPr>
          <w:ilvl w:val="0"/>
          <w:numId w:val="0"/>
        </w:numPr>
        <w:ind w:left="1418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Базовые действия</w:t>
      </w:r>
      <w:r w:rsidRPr="00CD2FB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(</w:t>
      </w:r>
      <w:r>
        <w:rPr>
          <w:rFonts w:ascii="Times New Roman" w:hAnsi="Times New Roman" w:cs="Times New Roman"/>
          <w:b/>
          <w:sz w:val="24"/>
          <w:szCs w:val="24"/>
          <w:lang w:val="ru-RU"/>
        </w:rPr>
        <w:t>модуль С)</w:t>
      </w:r>
      <w:r w:rsidRPr="001D7A92">
        <w:rPr>
          <w:rFonts w:ascii="Times New Roman" w:hAnsi="Times New Roman" w:cs="Times New Roman"/>
          <w:b/>
          <w:sz w:val="24"/>
          <w:szCs w:val="24"/>
          <w:lang w:val="ru-RU"/>
        </w:rPr>
        <w:t>:</w:t>
      </w:r>
    </w:p>
    <w:p w14:paraId="0CD1E0FF" w14:textId="45C9CEF6" w:rsidR="00CD2FB0" w:rsidRDefault="00CD2FB0" w:rsidP="00CD2FB0">
      <w:pPr>
        <w:pStyle w:val="a0"/>
        <w:numPr>
          <w:ilvl w:val="0"/>
          <w:numId w:val="0"/>
        </w:numPr>
        <w:ind w:left="1418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Данный модуль включает в себя </w:t>
      </w:r>
      <w:r w:rsidR="00273512">
        <w:rPr>
          <w:rFonts w:ascii="Times New Roman" w:hAnsi="Times New Roman" w:cs="Times New Roman"/>
          <w:lang w:val="ru-RU"/>
        </w:rPr>
        <w:t xml:space="preserve">выполнение отдельных элементов </w:t>
      </w:r>
      <w:r>
        <w:rPr>
          <w:rFonts w:ascii="Times New Roman" w:hAnsi="Times New Roman" w:cs="Times New Roman"/>
          <w:lang w:val="ru-RU"/>
        </w:rPr>
        <w:t>конкурсного задания в режиме телеуправления и в автономном режиме</w:t>
      </w:r>
    </w:p>
    <w:p w14:paraId="53C734EB" w14:textId="1C45F656" w:rsidR="00CD2FB0" w:rsidRDefault="00CD2FB0" w:rsidP="00CD2FB0">
      <w:pPr>
        <w:pStyle w:val="a0"/>
        <w:numPr>
          <w:ilvl w:val="0"/>
          <w:numId w:val="0"/>
        </w:numPr>
        <w:ind w:left="1418"/>
        <w:rPr>
          <w:rFonts w:ascii="Times New Roman" w:hAnsi="Times New Roman" w:cs="Times New Roman"/>
          <w:lang w:val="ru-RU"/>
        </w:rPr>
      </w:pPr>
    </w:p>
    <w:p w14:paraId="43080859" w14:textId="4995FEB8" w:rsidR="00CD2FB0" w:rsidRDefault="00CD2FB0" w:rsidP="00823009">
      <w:pPr>
        <w:ind w:left="698" w:firstLine="720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CD2FB0">
        <w:rPr>
          <w:rFonts w:ascii="Times New Roman" w:hAnsi="Times New Roman" w:cs="Times New Roman"/>
          <w:b/>
          <w:sz w:val="24"/>
          <w:szCs w:val="24"/>
          <w:lang w:val="ru-RU"/>
        </w:rPr>
        <w:t>Оценка робот</w:t>
      </w:r>
      <w:r w:rsidR="00137D80">
        <w:rPr>
          <w:rFonts w:ascii="Times New Roman" w:hAnsi="Times New Roman" w:cs="Times New Roman"/>
          <w:b/>
          <w:sz w:val="24"/>
          <w:szCs w:val="24"/>
          <w:lang w:val="ru-RU"/>
        </w:rPr>
        <w:t>ов</w:t>
      </w:r>
      <w:r w:rsidRPr="00CD2FB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(модуль D):</w:t>
      </w:r>
    </w:p>
    <w:p w14:paraId="2B8BE693" w14:textId="3E0633C8" w:rsidR="00CD2FB0" w:rsidRDefault="00005AB5" w:rsidP="00CD2FB0">
      <w:pPr>
        <w:pStyle w:val="a0"/>
        <w:numPr>
          <w:ilvl w:val="0"/>
          <w:numId w:val="0"/>
        </w:numPr>
        <w:ind w:left="1418"/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>Оценка робот</w:t>
      </w:r>
      <w:r w:rsidR="00137D80">
        <w:rPr>
          <w:rFonts w:ascii="Times New Roman" w:hAnsi="Times New Roman" w:cs="Times New Roman"/>
          <w:lang w:val="ru-RU"/>
        </w:rPr>
        <w:t>ов</w:t>
      </w:r>
      <w:r w:rsidRPr="00005AB5">
        <w:rPr>
          <w:rFonts w:ascii="Times New Roman" w:hAnsi="Times New Roman" w:cs="Times New Roman"/>
          <w:lang w:val="ru-RU"/>
        </w:rPr>
        <w:t xml:space="preserve"> будет производиться по следующим критериям:</w:t>
      </w:r>
    </w:p>
    <w:p w14:paraId="56042696" w14:textId="4240867E" w:rsidR="00005AB5" w:rsidRDefault="00005AB5" w:rsidP="00005AB5">
      <w:pPr>
        <w:pStyle w:val="a0"/>
        <w:numPr>
          <w:ilvl w:val="0"/>
          <w:numId w:val="20"/>
        </w:num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Каркас</w:t>
      </w:r>
    </w:p>
    <w:p w14:paraId="407461E5" w14:textId="15A2B24F" w:rsidR="00005AB5" w:rsidRDefault="00005AB5" w:rsidP="00005AB5">
      <w:pPr>
        <w:pStyle w:val="a0"/>
        <w:numPr>
          <w:ilvl w:val="0"/>
          <w:numId w:val="20"/>
        </w:num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Система манипулирования объектами</w:t>
      </w:r>
    </w:p>
    <w:p w14:paraId="1D9F41E4" w14:textId="6D3524F6" w:rsidR="00005AB5" w:rsidRDefault="00005AB5" w:rsidP="00005AB5">
      <w:pPr>
        <w:pStyle w:val="a0"/>
        <w:numPr>
          <w:ilvl w:val="0"/>
          <w:numId w:val="20"/>
        </w:numPr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Электропроводка</w:t>
      </w:r>
    </w:p>
    <w:p w14:paraId="2AD7EB34" w14:textId="07E43242" w:rsidR="00005AB5" w:rsidRDefault="00005AB5" w:rsidP="00005AB5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Критерий, посвященный Каркасу:</w:t>
      </w:r>
    </w:p>
    <w:p w14:paraId="2A381074" w14:textId="0CFBE71E" w:rsidR="00005AB5" w:rsidRPr="00005AB5" w:rsidRDefault="00005AB5" w:rsidP="00005AB5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0 баллов, свидетельствует о </w:t>
      </w:r>
      <w:r>
        <w:rPr>
          <w:rFonts w:ascii="Times New Roman" w:hAnsi="Times New Roman" w:cs="Times New Roman"/>
          <w:lang w:val="ru-RU"/>
        </w:rPr>
        <w:t>ненадлежащей сборке каркаса. Присутствуют плохо закреплённые элементы, элементы с повреждениями, плохо обработанные слесарные элементы.</w:t>
      </w:r>
    </w:p>
    <w:p w14:paraId="43DC0469" w14:textId="38DDDE44" w:rsidR="00005AB5" w:rsidRPr="00005AB5" w:rsidRDefault="00005AB5" w:rsidP="00005AB5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1 баллу, свидетельствует о </w:t>
      </w:r>
      <w:r w:rsidR="006F29E3">
        <w:rPr>
          <w:rFonts w:ascii="Times New Roman" w:hAnsi="Times New Roman" w:cs="Times New Roman"/>
          <w:lang w:val="ru-RU"/>
        </w:rPr>
        <w:t xml:space="preserve">удовлетворительной сборке каркаса. </w:t>
      </w:r>
      <w:r w:rsidR="00A83A07">
        <w:rPr>
          <w:rFonts w:ascii="Times New Roman" w:hAnsi="Times New Roman" w:cs="Times New Roman"/>
          <w:lang w:val="ru-RU"/>
        </w:rPr>
        <w:t>Присутствуют плохо закрепленные элементы. Но повреждённых элементов или элементов с неудовлетворительной слесарной обработкой нет.</w:t>
      </w:r>
    </w:p>
    <w:p w14:paraId="6AA21AEA" w14:textId="69D42D35" w:rsidR="00005AB5" w:rsidRPr="00005AB5" w:rsidRDefault="00005AB5" w:rsidP="00005AB5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2 баллам, свидетельствует о очень хорошей </w:t>
      </w:r>
      <w:r w:rsidR="0052409F">
        <w:rPr>
          <w:rFonts w:ascii="Times New Roman" w:hAnsi="Times New Roman" w:cs="Times New Roman"/>
          <w:lang w:val="ru-RU"/>
        </w:rPr>
        <w:t>сборке каркаса. Все детали хорошо закреплены, отсутствуют повреждённые или плохо обработанные детали.</w:t>
      </w:r>
    </w:p>
    <w:p w14:paraId="67EF7CFD" w14:textId="5B7391BF" w:rsidR="00005AB5" w:rsidRPr="00005AB5" w:rsidRDefault="00005AB5" w:rsidP="00005AB5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</w:t>
      </w:r>
      <w:r w:rsidR="0052409F">
        <w:rPr>
          <w:rFonts w:ascii="Times New Roman" w:hAnsi="Times New Roman" w:cs="Times New Roman"/>
          <w:lang w:val="ru-RU"/>
        </w:rPr>
        <w:t>м качестве сборки каркаса. Помимо качественного крепления деталей и слесарной обработки присутствуют удачные конструкторские решения.</w:t>
      </w:r>
    </w:p>
    <w:p w14:paraId="591937C8" w14:textId="377DC840" w:rsidR="00520C2B" w:rsidRDefault="00520C2B" w:rsidP="00005AB5">
      <w:pPr>
        <w:pStyle w:val="a0"/>
        <w:numPr>
          <w:ilvl w:val="0"/>
          <w:numId w:val="0"/>
        </w:numPr>
        <w:ind w:left="1859"/>
        <w:rPr>
          <w:rFonts w:ascii="Times New Roman" w:hAnsi="Times New Roman" w:cs="Times New Roman"/>
          <w:lang w:val="ru-RU"/>
        </w:rPr>
      </w:pPr>
    </w:p>
    <w:p w14:paraId="6DD1B43D" w14:textId="6921F1F6" w:rsidR="00520C2B" w:rsidRDefault="00520C2B" w:rsidP="00520C2B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Критерий, посвященный Системе манипулирования </w:t>
      </w:r>
      <w:r w:rsidR="00E67BE1">
        <w:rPr>
          <w:rFonts w:ascii="Times New Roman" w:hAnsi="Times New Roman" w:cs="Times New Roman"/>
          <w:lang w:val="ru-RU"/>
        </w:rPr>
        <w:t>объектами (</w:t>
      </w:r>
      <w:r>
        <w:rPr>
          <w:rFonts w:ascii="Times New Roman" w:hAnsi="Times New Roman" w:cs="Times New Roman"/>
          <w:lang w:val="ru-RU"/>
        </w:rPr>
        <w:t>СМО):</w:t>
      </w:r>
    </w:p>
    <w:p w14:paraId="20FC88F7" w14:textId="32C98F3F" w:rsidR="00520C2B" w:rsidRPr="00005AB5" w:rsidRDefault="00520C2B" w:rsidP="00520C2B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0 баллов, свидетельствует о </w:t>
      </w:r>
      <w:r>
        <w:rPr>
          <w:rFonts w:ascii="Times New Roman" w:hAnsi="Times New Roman" w:cs="Times New Roman"/>
          <w:lang w:val="ru-RU"/>
        </w:rPr>
        <w:t>ненадлежащей сборке СМО. Присутствуют плохо закреплённые элементы, элементы с повреждениями, плохо обработанные слесарные элементы.</w:t>
      </w:r>
    </w:p>
    <w:p w14:paraId="131F2880" w14:textId="1DF2BE32" w:rsidR="00520C2B" w:rsidRPr="00005AB5" w:rsidRDefault="00520C2B" w:rsidP="00520C2B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1 баллу, свидетельствует о </w:t>
      </w:r>
      <w:r>
        <w:rPr>
          <w:rFonts w:ascii="Times New Roman" w:hAnsi="Times New Roman" w:cs="Times New Roman"/>
          <w:lang w:val="ru-RU"/>
        </w:rPr>
        <w:t>удовлетворительной сборке СМО. Присутствуют плохо закрепленные элементы. Но повреждённых элементов или элементов с неудовлетворительной слесарной обработкой нет.</w:t>
      </w:r>
    </w:p>
    <w:p w14:paraId="2D6175E4" w14:textId="7183A7DC" w:rsidR="00520C2B" w:rsidRPr="00005AB5" w:rsidRDefault="00520C2B" w:rsidP="00520C2B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2 баллам, свидетельствует о очень хорошей </w:t>
      </w:r>
      <w:r>
        <w:rPr>
          <w:rFonts w:ascii="Times New Roman" w:hAnsi="Times New Roman" w:cs="Times New Roman"/>
          <w:lang w:val="ru-RU"/>
        </w:rPr>
        <w:t>сборке СМО. Все детали хорошо закреплены, отсутствуют повреждённые или плохо обработанные детали.</w:t>
      </w:r>
    </w:p>
    <w:p w14:paraId="0EF478EF" w14:textId="393EA005" w:rsidR="00520C2B" w:rsidRDefault="00520C2B" w:rsidP="00520C2B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</w:t>
      </w:r>
      <w:r>
        <w:rPr>
          <w:rFonts w:ascii="Times New Roman" w:hAnsi="Times New Roman" w:cs="Times New Roman"/>
          <w:lang w:val="ru-RU"/>
        </w:rPr>
        <w:t>м качестве сборки СМО. Помимо качественного крепления деталей и слесарной обработки присутствуют удачные конструкторские решения.</w:t>
      </w:r>
    </w:p>
    <w:p w14:paraId="328DAFBB" w14:textId="009B54E1" w:rsidR="002D7813" w:rsidRDefault="002D7813" w:rsidP="002D7813">
      <w:pPr>
        <w:pStyle w:val="a0"/>
        <w:numPr>
          <w:ilvl w:val="0"/>
          <w:numId w:val="0"/>
        </w:numPr>
        <w:ind w:left="1859"/>
        <w:rPr>
          <w:rFonts w:ascii="Times New Roman" w:hAnsi="Times New Roman" w:cs="Times New Roman"/>
          <w:lang w:val="ru-RU"/>
        </w:rPr>
      </w:pPr>
    </w:p>
    <w:p w14:paraId="3398CDF6" w14:textId="6FE74815" w:rsidR="002D7813" w:rsidRDefault="002D7813" w:rsidP="002D7813">
      <w:pPr>
        <w:pStyle w:val="a0"/>
        <w:numPr>
          <w:ilvl w:val="0"/>
          <w:numId w:val="0"/>
        </w:numPr>
        <w:ind w:left="1134" w:hanging="283"/>
        <w:rPr>
          <w:rFonts w:ascii="Times New Roman" w:hAnsi="Times New Roman" w:cs="Times New Roman"/>
          <w:lang w:val="ru-RU"/>
        </w:rPr>
      </w:pPr>
      <w:r>
        <w:rPr>
          <w:rFonts w:ascii="Times New Roman" w:hAnsi="Times New Roman" w:cs="Times New Roman"/>
          <w:lang w:val="ru-RU"/>
        </w:rPr>
        <w:t>Критерий, посвященный электропроводке:</w:t>
      </w:r>
    </w:p>
    <w:p w14:paraId="08223408" w14:textId="0F851532" w:rsidR="002D7813" w:rsidRPr="00005AB5" w:rsidRDefault="002D7813" w:rsidP="002D7813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0 баллов, свидетельствует о </w:t>
      </w:r>
      <w:r>
        <w:rPr>
          <w:rFonts w:ascii="Times New Roman" w:hAnsi="Times New Roman" w:cs="Times New Roman"/>
          <w:lang w:val="ru-RU"/>
        </w:rPr>
        <w:t>ненадлежащем качес</w:t>
      </w:r>
      <w:r w:rsidR="00953D24">
        <w:rPr>
          <w:rFonts w:ascii="Times New Roman" w:hAnsi="Times New Roman" w:cs="Times New Roman"/>
          <w:lang w:val="ru-RU"/>
        </w:rPr>
        <w:t>тве организации проводки.</w:t>
      </w:r>
      <w:r>
        <w:rPr>
          <w:rFonts w:ascii="Times New Roman" w:hAnsi="Times New Roman" w:cs="Times New Roman"/>
          <w:lang w:val="ru-RU"/>
        </w:rPr>
        <w:t xml:space="preserve"> </w:t>
      </w:r>
      <w:r w:rsidR="00953D24">
        <w:rPr>
          <w:rFonts w:ascii="Times New Roman" w:hAnsi="Times New Roman" w:cs="Times New Roman"/>
          <w:lang w:val="ru-RU"/>
        </w:rPr>
        <w:t>Присутствуют оголённые части проводов, места перегиба или места, в которых существует риск попадания проводки в движущиеся части, отсутствуют коннекторы, наконечники и маркировка.</w:t>
      </w:r>
    </w:p>
    <w:p w14:paraId="2332CC55" w14:textId="7507327F" w:rsidR="002D7813" w:rsidRPr="00005AB5" w:rsidRDefault="002D7813" w:rsidP="002D7813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 xml:space="preserve">Судейская оценка, равная 1 баллу, свидетельствует о </w:t>
      </w:r>
      <w:r>
        <w:rPr>
          <w:rFonts w:ascii="Times New Roman" w:hAnsi="Times New Roman" w:cs="Times New Roman"/>
          <w:lang w:val="ru-RU"/>
        </w:rPr>
        <w:t>удовлетворительно</w:t>
      </w:r>
      <w:r w:rsidR="00953D24">
        <w:rPr>
          <w:rFonts w:ascii="Times New Roman" w:hAnsi="Times New Roman" w:cs="Times New Roman"/>
          <w:lang w:val="ru-RU"/>
        </w:rPr>
        <w:t>м</w:t>
      </w:r>
      <w:r>
        <w:rPr>
          <w:rFonts w:ascii="Times New Roman" w:hAnsi="Times New Roman" w:cs="Times New Roman"/>
          <w:lang w:val="ru-RU"/>
        </w:rPr>
        <w:t xml:space="preserve"> </w:t>
      </w:r>
      <w:r w:rsidR="00953D24">
        <w:rPr>
          <w:rFonts w:ascii="Times New Roman" w:hAnsi="Times New Roman" w:cs="Times New Roman"/>
          <w:lang w:val="ru-RU"/>
        </w:rPr>
        <w:t>качестве организации проводки. Отсутствуют оголённые части проводов, места перегиба или места, в которых существует риск попадания проводки в движущиеся части, отсутствуют коннекторы, наконечники и маркировка.</w:t>
      </w:r>
    </w:p>
    <w:p w14:paraId="6ED59FE9" w14:textId="096E3498" w:rsidR="002D7813" w:rsidRPr="00005AB5" w:rsidRDefault="002D7813" w:rsidP="002D7813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lastRenderedPageBreak/>
        <w:t>Судейская оценка, равная 2 баллам, свидетельствует о очень хороше</w:t>
      </w:r>
      <w:r w:rsidR="00953D24">
        <w:rPr>
          <w:rFonts w:ascii="Times New Roman" w:hAnsi="Times New Roman" w:cs="Times New Roman"/>
          <w:lang w:val="ru-RU"/>
        </w:rPr>
        <w:t>м</w:t>
      </w:r>
      <w:r w:rsidRPr="00005AB5">
        <w:rPr>
          <w:rFonts w:ascii="Times New Roman" w:hAnsi="Times New Roman" w:cs="Times New Roman"/>
          <w:lang w:val="ru-RU"/>
        </w:rPr>
        <w:t xml:space="preserve"> </w:t>
      </w:r>
      <w:r w:rsidR="00953D24">
        <w:rPr>
          <w:rFonts w:ascii="Times New Roman" w:hAnsi="Times New Roman" w:cs="Times New Roman"/>
          <w:lang w:val="ru-RU"/>
        </w:rPr>
        <w:t>качестве организации проводки. Отсутствуют оголённые части проводов, места перегиба или места, в которых существует риск попадания проводки в движущиеся части, применены коннекторы, наконечники и маркировка.</w:t>
      </w:r>
    </w:p>
    <w:p w14:paraId="14648EFB" w14:textId="3B9AEC59" w:rsidR="002D7813" w:rsidRPr="00005AB5" w:rsidRDefault="002D7813" w:rsidP="002D7813">
      <w:pPr>
        <w:pStyle w:val="a0"/>
        <w:numPr>
          <w:ilvl w:val="0"/>
          <w:numId w:val="21"/>
        </w:numPr>
        <w:rPr>
          <w:rFonts w:ascii="Times New Roman" w:hAnsi="Times New Roman" w:cs="Times New Roman"/>
          <w:lang w:val="ru-RU"/>
        </w:rPr>
      </w:pPr>
      <w:r w:rsidRPr="00005AB5">
        <w:rPr>
          <w:rFonts w:ascii="Times New Roman" w:hAnsi="Times New Roman" w:cs="Times New Roman"/>
          <w:lang w:val="ru-RU"/>
        </w:rPr>
        <w:t>Судейская оценка, равная 3 баллам, свидетельствует об исключительно высоко</w:t>
      </w:r>
      <w:r>
        <w:rPr>
          <w:rFonts w:ascii="Times New Roman" w:hAnsi="Times New Roman" w:cs="Times New Roman"/>
          <w:lang w:val="ru-RU"/>
        </w:rPr>
        <w:t xml:space="preserve">м </w:t>
      </w:r>
      <w:r w:rsidR="00953D24">
        <w:rPr>
          <w:rFonts w:ascii="Times New Roman" w:hAnsi="Times New Roman" w:cs="Times New Roman"/>
          <w:lang w:val="ru-RU"/>
        </w:rPr>
        <w:t xml:space="preserve">качестве организации проводки. Отсутствуют оголённые части проводов, места перегиба или места, в которых существует риск попадания проводки в движущиеся части, применены коннекторы, наконечники и маркировка. Так же применены </w:t>
      </w:r>
      <w:r w:rsidR="00825EED">
        <w:rPr>
          <w:rFonts w:ascii="Times New Roman" w:hAnsi="Times New Roman" w:cs="Times New Roman"/>
          <w:lang w:val="ru-RU"/>
        </w:rPr>
        <w:t>удачные решения,</w:t>
      </w:r>
      <w:r w:rsidR="00953D24">
        <w:rPr>
          <w:rFonts w:ascii="Times New Roman" w:hAnsi="Times New Roman" w:cs="Times New Roman"/>
          <w:lang w:val="ru-RU"/>
        </w:rPr>
        <w:t xml:space="preserve"> способствующие более высокому качеству организации проводки.</w:t>
      </w:r>
    </w:p>
    <w:p w14:paraId="6213FB33" w14:textId="77777777" w:rsidR="002D7813" w:rsidRPr="00005AB5" w:rsidRDefault="002D7813" w:rsidP="002D7813">
      <w:pPr>
        <w:pStyle w:val="a0"/>
        <w:numPr>
          <w:ilvl w:val="0"/>
          <w:numId w:val="0"/>
        </w:numPr>
        <w:ind w:left="1859"/>
        <w:rPr>
          <w:rFonts w:ascii="Times New Roman" w:hAnsi="Times New Roman" w:cs="Times New Roman"/>
          <w:lang w:val="ru-RU"/>
        </w:rPr>
      </w:pPr>
    </w:p>
    <w:p w14:paraId="6F781BDC" w14:textId="77777777" w:rsidR="00520C2B" w:rsidRPr="00005AB5" w:rsidRDefault="00520C2B" w:rsidP="00005AB5">
      <w:pPr>
        <w:pStyle w:val="a0"/>
        <w:numPr>
          <w:ilvl w:val="0"/>
          <w:numId w:val="0"/>
        </w:numPr>
        <w:ind w:left="1859"/>
        <w:rPr>
          <w:rFonts w:ascii="Times New Roman" w:hAnsi="Times New Roman" w:cs="Times New Roman"/>
          <w:lang w:val="ru-RU"/>
        </w:rPr>
      </w:pPr>
    </w:p>
    <w:p w14:paraId="6AB15DAB" w14:textId="77777777" w:rsidR="00CD2FB0" w:rsidRDefault="00CD2FB0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b/>
          <w:sz w:val="24"/>
          <w:lang w:val="ru-RU"/>
        </w:rPr>
        <w:t>Программирование, тестирование и регулировка (модуль Е</w:t>
      </w:r>
      <w:r w:rsidRPr="000F20DE">
        <w:rPr>
          <w:rFonts w:ascii="Times New Roman" w:hAnsi="Times New Roman" w:cs="Times New Roman"/>
          <w:b/>
          <w:sz w:val="24"/>
          <w:lang w:val="ru-RU"/>
        </w:rPr>
        <w:t>)</w:t>
      </w:r>
      <w:r w:rsidRPr="004D2B20">
        <w:rPr>
          <w:rFonts w:ascii="Times New Roman" w:hAnsi="Times New Roman" w:cs="Times New Roman"/>
          <w:b/>
          <w:sz w:val="24"/>
          <w:lang w:val="ru-RU"/>
        </w:rPr>
        <w:t>:</w:t>
      </w:r>
      <w:r w:rsidRPr="004D2B20">
        <w:rPr>
          <w:rFonts w:ascii="Times New Roman" w:hAnsi="Times New Roman" w:cs="Times New Roman"/>
          <w:sz w:val="24"/>
          <w:lang w:val="ru-RU"/>
        </w:rPr>
        <w:t xml:space="preserve"> </w:t>
      </w:r>
    </w:p>
    <w:p w14:paraId="31634A74" w14:textId="0725B6AF" w:rsidR="00CD2FB0" w:rsidRPr="004D2B20" w:rsidRDefault="00CD2FB0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lang w:val="ru-RU"/>
        </w:rPr>
        <w:t>Включает в себя выполнение заезда в автономном режиме и в режиме телеуправления с заранее известным заказом</w:t>
      </w:r>
      <w:r w:rsidR="0060656B">
        <w:rPr>
          <w:rFonts w:ascii="Times New Roman" w:hAnsi="Times New Roman" w:cs="Times New Roman"/>
          <w:lang w:val="ru-RU"/>
        </w:rPr>
        <w:t>.</w:t>
      </w:r>
    </w:p>
    <w:p w14:paraId="492C1C1B" w14:textId="77777777" w:rsidR="00CD2FB0" w:rsidRDefault="00CD2FB0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b/>
          <w:sz w:val="24"/>
          <w:lang w:val="ru-RU"/>
        </w:rPr>
        <w:t xml:space="preserve">Проверка эксплуатационных характеристик и ввод в эксплуатацию (модуль </w:t>
      </w:r>
      <w:r>
        <w:rPr>
          <w:rFonts w:ascii="Times New Roman" w:hAnsi="Times New Roman" w:cs="Times New Roman"/>
          <w:b/>
          <w:sz w:val="24"/>
          <w:lang w:val="en-US"/>
        </w:rPr>
        <w:t>F</w:t>
      </w:r>
      <w:r w:rsidRPr="000F20DE">
        <w:rPr>
          <w:rFonts w:ascii="Times New Roman" w:hAnsi="Times New Roman" w:cs="Times New Roman"/>
          <w:b/>
          <w:sz w:val="24"/>
          <w:lang w:val="ru-RU"/>
        </w:rPr>
        <w:t>)</w:t>
      </w:r>
      <w:r w:rsidRPr="004D2B20">
        <w:rPr>
          <w:rFonts w:ascii="Times New Roman" w:hAnsi="Times New Roman" w:cs="Times New Roman"/>
          <w:b/>
          <w:sz w:val="24"/>
          <w:lang w:val="ru-RU"/>
        </w:rPr>
        <w:t>:</w:t>
      </w:r>
      <w:r w:rsidRPr="004D2B20">
        <w:rPr>
          <w:rFonts w:ascii="Times New Roman" w:hAnsi="Times New Roman" w:cs="Times New Roman"/>
          <w:sz w:val="24"/>
          <w:lang w:val="ru-RU"/>
        </w:rPr>
        <w:t xml:space="preserve"> </w:t>
      </w:r>
    </w:p>
    <w:p w14:paraId="3C3F1B17" w14:textId="77777777" w:rsidR="00CD2FB0" w:rsidRPr="004D2B20" w:rsidRDefault="00CD2FB0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ru-RU"/>
        </w:rPr>
      </w:pPr>
      <w:r>
        <w:rPr>
          <w:rFonts w:ascii="Times New Roman" w:hAnsi="Times New Roman" w:cs="Times New Roman"/>
          <w:lang w:val="ru-RU"/>
        </w:rPr>
        <w:t xml:space="preserve">Включает в себя выполнение заезда в автономном режиме и в режиме телеуправления с заранее </w:t>
      </w:r>
      <w:r w:rsidRPr="000F20DE">
        <w:rPr>
          <w:rFonts w:ascii="Times New Roman" w:hAnsi="Times New Roman" w:cs="Times New Roman"/>
          <w:lang w:val="ru-RU"/>
        </w:rPr>
        <w:t>не</w:t>
      </w:r>
      <w:r>
        <w:rPr>
          <w:rFonts w:ascii="Times New Roman" w:hAnsi="Times New Roman" w:cs="Times New Roman"/>
          <w:lang w:val="ru-RU"/>
        </w:rPr>
        <w:t>известным заказом</w:t>
      </w:r>
    </w:p>
    <w:p w14:paraId="5BFF0EAE" w14:textId="77777777" w:rsidR="00CD2FB0" w:rsidRPr="000F20DE" w:rsidRDefault="00CD2FB0" w:rsidP="00CD2FB0">
      <w:pPr>
        <w:pStyle w:val="31"/>
        <w:numPr>
          <w:ilvl w:val="0"/>
          <w:numId w:val="0"/>
        </w:numPr>
        <w:spacing w:after="40"/>
        <w:ind w:left="1418"/>
        <w:rPr>
          <w:rFonts w:ascii="Times New Roman" w:hAnsi="Times New Roman" w:cs="Times New Roman"/>
          <w:sz w:val="24"/>
          <w:lang w:val="ru-RU"/>
        </w:rPr>
      </w:pPr>
    </w:p>
    <w:p w14:paraId="0ECACC5B" w14:textId="7A9029D1" w:rsidR="00825EED" w:rsidRPr="00374E69" w:rsidRDefault="00825EED">
      <w:pPr>
        <w:rPr>
          <w:lang w:val="ru-RU"/>
        </w:rPr>
      </w:pPr>
      <w:r>
        <w:rPr>
          <w:lang w:val="ru-RU"/>
        </w:rPr>
        <w:br w:type="page"/>
      </w:r>
    </w:p>
    <w:p w14:paraId="39556363" w14:textId="77777777" w:rsidR="00825EED" w:rsidRPr="00EF5E0E" w:rsidRDefault="00825EED" w:rsidP="00825EED">
      <w:pPr>
        <w:pStyle w:val="1"/>
        <w:rPr>
          <w:rFonts w:ascii="Times New Roman" w:hAnsi="Times New Roman" w:cs="Times New Roman"/>
          <w:lang w:val="ru-RU"/>
        </w:rPr>
      </w:pPr>
      <w:bookmarkStart w:id="27" w:name="_Toc37673001"/>
      <w:r>
        <w:rPr>
          <w:rFonts w:ascii="Times New Roman" w:hAnsi="Times New Roman" w:cs="Times New Roman"/>
          <w:lang w:val="ru-RU"/>
        </w:rPr>
        <w:lastRenderedPageBreak/>
        <w:t>Оценка дополнительных элементов</w:t>
      </w:r>
      <w:bookmarkEnd w:id="27"/>
    </w:p>
    <w:p w14:paraId="1BD2AA67" w14:textId="2456F9B8" w:rsidR="00825EED" w:rsidRPr="00EF5E0E" w:rsidRDefault="00825EED" w:rsidP="00825EED">
      <w:pPr>
        <w:pStyle w:val="Sectiontext"/>
        <w:spacing w:after="6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noProof/>
          <w:color w:val="003764"/>
          <w:lang w:val="ru-RU" w:eastAsia="ru-RU"/>
        </w:rPr>
        <w:drawing>
          <wp:inline distT="0" distB="0" distL="0" distR="0" wp14:anchorId="53308D14" wp14:editId="0C10B4BB">
            <wp:extent cx="2487072" cy="2275368"/>
            <wp:effectExtent l="0" t="0" r="889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788" cy="228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3764"/>
          <w:lang w:val="ru-RU" w:eastAsia="ru-RU"/>
        </w:rPr>
        <w:drawing>
          <wp:inline distT="0" distB="0" distL="0" distR="0" wp14:anchorId="4F01FD75" wp14:editId="783B4045">
            <wp:extent cx="2965289" cy="2137145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421" cy="2153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5755E" w14:textId="327EC6C1" w:rsidR="00825EED" w:rsidRPr="00EF5E0E" w:rsidRDefault="00825EED" w:rsidP="003B53D6">
      <w:pPr>
        <w:pStyle w:val="a0"/>
        <w:numPr>
          <w:ilvl w:val="0"/>
          <w:numId w:val="0"/>
        </w:numPr>
        <w:spacing w:after="60"/>
        <w:ind w:left="426" w:firstLine="143"/>
        <w:contextualSpacing w:val="0"/>
        <w:jc w:val="both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Основной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бюджет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составляет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комплект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оборудования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мобильной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робототехники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для</w:t>
      </w:r>
      <w:r w:rsidRPr="00825EED">
        <w:rPr>
          <w:rFonts w:ascii="Times New Roman" w:hAnsi="Times New Roman" w:cs="Times New Roman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чемпионата</w:t>
      </w:r>
      <w:r w:rsidRPr="00825EED">
        <w:rPr>
          <w:rFonts w:ascii="Times New Roman" w:hAnsi="Times New Roman" w:cs="Times New Roman"/>
        </w:rPr>
        <w:t xml:space="preserve"> WorldSkills Mobile Robotics Collection Shanghai 2021 </w:t>
      </w:r>
      <w:r>
        <w:rPr>
          <w:rFonts w:ascii="Times New Roman" w:hAnsi="Times New Roman" w:cs="Times New Roman"/>
          <w:lang w:val="ru-RU"/>
        </w:rPr>
        <w:t>или</w:t>
      </w:r>
      <w:r w:rsidRPr="00825EED">
        <w:rPr>
          <w:rFonts w:ascii="Times New Roman" w:hAnsi="Times New Roman" w:cs="Times New Roman"/>
        </w:rPr>
        <w:t xml:space="preserve"> WorldSkills Mobile Robotics Collection. </w:t>
      </w:r>
      <w:r w:rsidRPr="00EF5E0E">
        <w:rPr>
          <w:rFonts w:ascii="Times New Roman" w:hAnsi="Times New Roman" w:cs="Times New Roman"/>
          <w:lang w:val="ru-RU"/>
        </w:rPr>
        <w:t>Клиент надеется на то, что проект будет реализован в рамках бюджета.</w:t>
      </w:r>
    </w:p>
    <w:p w14:paraId="35B4776F" w14:textId="7470E972" w:rsidR="00825EED" w:rsidRPr="00EF5E0E" w:rsidRDefault="00825EED" w:rsidP="003B53D6">
      <w:pPr>
        <w:pStyle w:val="a0"/>
        <w:numPr>
          <w:ilvl w:val="0"/>
          <w:numId w:val="0"/>
        </w:numPr>
        <w:spacing w:after="60"/>
        <w:ind w:left="426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Соблюдение рамок бюджета означает, что команда будет использовать только предоставленные компоненты с соответствующими эксплуатационными характеристиками и не будут использовать никаких дополнительных компонентов, связанных с эксплуатационными характеристиками. </w:t>
      </w:r>
    </w:p>
    <w:p w14:paraId="6756A075" w14:textId="77777777" w:rsidR="00825EED" w:rsidRPr="00EF5E0E" w:rsidRDefault="00825EED" w:rsidP="00825EED">
      <w:pPr>
        <w:pStyle w:val="2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>Основные элементы каркаса/конструкции робота должны быть изготовлены и смонтированы с использованием каналов поставок первичных элементов.</w:t>
      </w:r>
    </w:p>
    <w:p w14:paraId="01569F1F" w14:textId="77777777" w:rsidR="00825EED" w:rsidRPr="00EF5E0E" w:rsidRDefault="00825EED" w:rsidP="00825EED">
      <w:pPr>
        <w:pStyle w:val="2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b/>
          <w:lang w:val="ru-RU"/>
        </w:rPr>
        <w:t>НЕОБХОДИМО</w:t>
      </w:r>
      <w:r w:rsidRPr="00EF5E0E">
        <w:rPr>
          <w:rFonts w:ascii="Times New Roman" w:hAnsi="Times New Roman" w:cs="Times New Roman"/>
          <w:lang w:val="ru-RU"/>
        </w:rPr>
        <w:t xml:space="preserve"> использовать поставляемое электронное оборудование.</w:t>
      </w:r>
    </w:p>
    <w:p w14:paraId="732309FA" w14:textId="77777777" w:rsidR="00825EED" w:rsidRPr="00EF5E0E" w:rsidRDefault="00825EED" w:rsidP="00825EED">
      <w:pPr>
        <w:pStyle w:val="2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b/>
          <w:lang w:val="ru-RU"/>
        </w:rPr>
        <w:t>НЕОБХОДИМО</w:t>
      </w:r>
      <w:r w:rsidRPr="00EF5E0E">
        <w:rPr>
          <w:rFonts w:ascii="Times New Roman" w:hAnsi="Times New Roman" w:cs="Times New Roman"/>
          <w:lang w:val="ru-RU"/>
        </w:rPr>
        <w:t xml:space="preserve"> использовать поставляемый контроллер телеуправления.</w:t>
      </w:r>
    </w:p>
    <w:p w14:paraId="2242B1FC" w14:textId="48523748" w:rsidR="00825EED" w:rsidRPr="00EF5E0E" w:rsidRDefault="00825EED" w:rsidP="00825EED">
      <w:pPr>
        <w:pStyle w:val="2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Система </w:t>
      </w:r>
      <w:r w:rsidRPr="00EF5E0E">
        <w:rPr>
          <w:rFonts w:ascii="Times New Roman" w:hAnsi="Times New Roman" w:cs="Times New Roman"/>
          <w:b/>
          <w:lang w:val="ru-RU"/>
        </w:rPr>
        <w:t>ДОЛЖНА</w:t>
      </w:r>
      <w:r w:rsidRPr="00EF5E0E">
        <w:rPr>
          <w:rFonts w:ascii="Times New Roman" w:hAnsi="Times New Roman" w:cs="Times New Roman"/>
          <w:lang w:val="ru-RU"/>
        </w:rPr>
        <w:t xml:space="preserve"> быть спроектирована с учетом использование устройства MyRIO </w:t>
      </w:r>
      <w:r w:rsidR="003B53D6">
        <w:rPr>
          <w:rFonts w:ascii="Times New Roman" w:hAnsi="Times New Roman" w:cs="Times New Roman"/>
          <w:lang w:val="ru-RU"/>
        </w:rPr>
        <w:t xml:space="preserve">или </w:t>
      </w:r>
      <w:r w:rsidR="003B53D6">
        <w:rPr>
          <w:rFonts w:ascii="Arial" w:hAnsi="Arial" w:cs="Arial"/>
          <w:color w:val="333333"/>
          <w:sz w:val="21"/>
          <w:szCs w:val="21"/>
          <w:shd w:val="clear" w:color="auto" w:fill="FFFFFF"/>
        </w:rPr>
        <w:t>VMX</w:t>
      </w:r>
      <w:r w:rsidR="003B53D6">
        <w:rPr>
          <w:rFonts w:ascii="Arial" w:hAnsi="Arial" w:cs="Arial"/>
          <w:color w:val="333333"/>
          <w:sz w:val="21"/>
          <w:szCs w:val="21"/>
          <w:shd w:val="clear" w:color="auto" w:fill="FFFFFF"/>
          <w:lang w:val="ru-RU"/>
        </w:rPr>
        <w:t xml:space="preserve"> </w:t>
      </w:r>
      <w:r w:rsidRPr="00EF5E0E">
        <w:rPr>
          <w:rFonts w:ascii="Times New Roman" w:hAnsi="Times New Roman" w:cs="Times New Roman"/>
          <w:lang w:val="ru-RU"/>
        </w:rPr>
        <w:t>в качестве главного устройства или устройства, предназначенного только для обработки данных.</w:t>
      </w:r>
    </w:p>
    <w:p w14:paraId="3066BA31" w14:textId="77777777" w:rsidR="00825EED" w:rsidRPr="00EF5E0E" w:rsidRDefault="00825EED" w:rsidP="00825EED">
      <w:pPr>
        <w:pStyle w:val="2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Командам </w:t>
      </w:r>
      <w:r w:rsidRPr="00EF5E0E">
        <w:rPr>
          <w:rFonts w:ascii="Times New Roman" w:hAnsi="Times New Roman" w:cs="Times New Roman"/>
          <w:b/>
          <w:lang w:val="ru-RU"/>
        </w:rPr>
        <w:t>НЕ РАЗРЕШАЕТСЯ</w:t>
      </w:r>
      <w:r w:rsidRPr="00EF5E0E">
        <w:rPr>
          <w:rFonts w:ascii="Times New Roman" w:hAnsi="Times New Roman" w:cs="Times New Roman"/>
          <w:lang w:val="ru-RU"/>
        </w:rPr>
        <w:t xml:space="preserve"> использовать в каком-либо виде гидравлическое или барометрическое давление.</w:t>
      </w:r>
    </w:p>
    <w:p w14:paraId="7001B9BF" w14:textId="77777777" w:rsidR="00825EED" w:rsidRPr="00EF5E0E" w:rsidRDefault="00825EED" w:rsidP="00825EED">
      <w:pPr>
        <w:pStyle w:val="21"/>
        <w:spacing w:after="60" w:line="240" w:lineRule="auto"/>
        <w:rPr>
          <w:rFonts w:ascii="Times New Roman" w:hAnsi="Times New Roman" w:cs="Times New Roman"/>
          <w:lang w:val="ru-RU"/>
        </w:rPr>
      </w:pPr>
      <w:r w:rsidRPr="00EF5E0E">
        <w:rPr>
          <w:rFonts w:ascii="Times New Roman" w:hAnsi="Times New Roman" w:cs="Times New Roman"/>
          <w:lang w:val="ru-RU"/>
        </w:rPr>
        <w:t xml:space="preserve">Команды </w:t>
      </w:r>
      <w:r w:rsidRPr="00EF5E0E">
        <w:rPr>
          <w:rFonts w:ascii="Times New Roman" w:hAnsi="Times New Roman" w:cs="Times New Roman"/>
          <w:b/>
          <w:lang w:val="ru-RU"/>
        </w:rPr>
        <w:t>ДОЛЖНЫ</w:t>
      </w:r>
      <w:r w:rsidRPr="00EF5E0E">
        <w:rPr>
          <w:rFonts w:ascii="Times New Roman" w:hAnsi="Times New Roman" w:cs="Times New Roman"/>
          <w:lang w:val="ru-RU"/>
        </w:rPr>
        <w:t xml:space="preserve"> использовать предоставляемые аккумуляторные батареи.</w:t>
      </w:r>
    </w:p>
    <w:p w14:paraId="415CFB49" w14:textId="77777777" w:rsidR="00AB4026" w:rsidRDefault="00825EED" w:rsidP="00825EED">
      <w:pPr>
        <w:pStyle w:val="21"/>
        <w:spacing w:after="120" w:line="240" w:lineRule="auto"/>
        <w:rPr>
          <w:lang w:val="ru-RU"/>
        </w:rPr>
      </w:pPr>
      <w:r w:rsidRPr="000F20DE">
        <w:rPr>
          <w:b/>
          <w:lang w:val="ru-RU"/>
        </w:rPr>
        <w:t>ЗАПРЕЩЕНО</w:t>
      </w:r>
      <w:r w:rsidRPr="000F20DE">
        <w:rPr>
          <w:lang w:val="ru-RU"/>
        </w:rPr>
        <w:t xml:space="preserve"> использовать микроконтроллер или одноплатный компьютер </w:t>
      </w:r>
      <w:r>
        <w:rPr>
          <w:lang w:val="ru-RU"/>
        </w:rPr>
        <w:t xml:space="preserve">такие как </w:t>
      </w:r>
      <w:r w:rsidRPr="000F20DE">
        <w:rPr>
          <w:lang w:val="ru-RU"/>
        </w:rPr>
        <w:t>Ardu</w:t>
      </w:r>
      <w:r>
        <w:rPr>
          <w:lang w:val="ru-RU"/>
        </w:rPr>
        <w:t>ino / PIC / Raspberry</w:t>
      </w:r>
      <w:r w:rsidR="00DE2E75">
        <w:rPr>
          <w:lang w:val="ru-RU"/>
        </w:rPr>
        <w:t xml:space="preserve">(не в составе контроллера </w:t>
      </w:r>
      <w:r w:rsidR="00DE2E75">
        <w:rPr>
          <w:lang w:val="en-US"/>
        </w:rPr>
        <w:t>VMX</w:t>
      </w:r>
      <w:r w:rsidR="00DE2E75">
        <w:rPr>
          <w:lang w:val="ru-RU"/>
        </w:rPr>
        <w:t>)</w:t>
      </w:r>
      <w:r>
        <w:rPr>
          <w:lang w:val="ru-RU"/>
        </w:rPr>
        <w:t xml:space="preserve"> / и т. д.</w:t>
      </w:r>
    </w:p>
    <w:p w14:paraId="0D3FCD53" w14:textId="19DA8802" w:rsidR="00825EED" w:rsidRPr="00454184" w:rsidRDefault="00825EED" w:rsidP="00825EED">
      <w:pPr>
        <w:pStyle w:val="21"/>
        <w:spacing w:after="120" w:line="240" w:lineRule="auto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919360" behindDoc="0" locked="0" layoutInCell="1" allowOverlap="1" wp14:anchorId="4EE3BDB3" wp14:editId="01205189">
                <wp:simplePos x="0" y="0"/>
                <wp:positionH relativeFrom="column">
                  <wp:posOffset>715645</wp:posOffset>
                </wp:positionH>
                <wp:positionV relativeFrom="paragraph">
                  <wp:posOffset>4522470</wp:posOffset>
                </wp:positionV>
                <wp:extent cx="548640" cy="3186430"/>
                <wp:effectExtent l="0" t="0" r="3810" b="13970"/>
                <wp:wrapNone/>
                <wp:docPr id="31644" name="Group 31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8640" cy="3186430"/>
                          <a:chOff x="2279" y="9112"/>
                          <a:chExt cx="864" cy="5018"/>
                        </a:xfrm>
                      </wpg:grpSpPr>
                      <wps:wsp>
                        <wps:cNvPr id="31645" name="Text Box 114"/>
                        <wps:cNvSpPr txBox="1">
                          <a:spLocks noChangeArrowheads="1"/>
                        </wps:cNvSpPr>
                        <wps:spPr bwMode="auto">
                          <a:xfrm>
                            <a:off x="2873" y="9112"/>
                            <a:ext cx="270" cy="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1F161C8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Чертил</w:t>
                              </w:r>
                            </w:p>
                            <w:p w14:paraId="744102C1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7D13A2CA" w14:textId="77777777" w:rsidR="007E7A62" w:rsidRPr="00B9121D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Боб Тоун (Bob Tone)</w:t>
                              </w: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46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2873" y="10074"/>
                            <a:ext cx="270" cy="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8D7EAF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Проверил</w:t>
                              </w:r>
                            </w:p>
                            <w:p w14:paraId="6741E998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66AB6D51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47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2873" y="10808"/>
                            <a:ext cx="270" cy="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59605C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Утвердил</w:t>
                              </w:r>
                            </w:p>
                            <w:p w14:paraId="58D27C24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1DF15F4D" w14:textId="77777777" w:rsidR="007E7A62" w:rsidRPr="00B9121D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48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2873" y="11242"/>
                            <a:ext cx="270" cy="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BD60A6" w14:textId="77777777" w:rsidR="007E7A62" w:rsidRDefault="007E7A62" w:rsidP="00825EED">
                              <w:pPr>
                                <w:spacing w:after="0"/>
                                <w:jc w:val="right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Дата</w:t>
                              </w:r>
                            </w:p>
                            <w:p w14:paraId="33318158" w14:textId="77777777" w:rsidR="007E7A62" w:rsidRDefault="007E7A62" w:rsidP="00825EED">
                              <w:pPr>
                                <w:spacing w:after="0"/>
                                <w:jc w:val="right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0D3BD9EC" w14:textId="77777777" w:rsidR="007E7A62" w:rsidRDefault="007E7A62" w:rsidP="00825EED">
                              <w:pPr>
                                <w:spacing w:after="0"/>
                                <w:jc w:val="right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49" name="Text Box 118"/>
                        <wps:cNvSpPr txBox="1">
                          <a:spLocks noChangeArrowheads="1"/>
                        </wps:cNvSpPr>
                        <wps:spPr bwMode="auto">
                          <a:xfrm>
                            <a:off x="2873" y="12669"/>
                            <a:ext cx="270" cy="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657336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Дата</w:t>
                              </w:r>
                            </w:p>
                            <w:p w14:paraId="1E0192C5" w14:textId="77777777" w:rsidR="007E7A62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3D68533A" w14:textId="77777777" w:rsidR="007E7A62" w:rsidRPr="00B9121D" w:rsidRDefault="007E7A62" w:rsidP="00825EED">
                              <w:pPr>
                                <w:spacing w:after="0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 w:rsidRPr="00FF41B7"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27.09.2018</w:t>
                              </w: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50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2565" y="11334"/>
                            <a:ext cx="270" cy="2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CEA7E5" w14:textId="77777777" w:rsidR="007E7A62" w:rsidRPr="00815BAC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16"/>
                                  <w:lang w:val="en-US"/>
                                </w:rPr>
                              </w:pPr>
                              <w:r w:rsidRPr="00815BAC">
                                <w:rPr>
                                  <w:rFonts w:ascii="Arial" w:hAnsi="Arial" w:cs="Arial"/>
                                  <w:sz w:val="16"/>
                                  <w:lang w:val="ru-RU"/>
                                </w:rPr>
                                <w:t>Фрагменты площадки №</w:t>
                              </w:r>
                              <w:r>
                                <w:rPr>
                                  <w:rFonts w:ascii="Arial" w:hAnsi="Arial" w:cs="Arial"/>
                                  <w:sz w:val="16"/>
                                  <w:lang w:val="ru-RU"/>
                                </w:rPr>
                                <w:t xml:space="preserve"> </w:t>
                              </w:r>
                              <w:r w:rsidRPr="00815BAC">
                                <w:rPr>
                                  <w:rFonts w:ascii="Arial" w:hAnsi="Arial" w:cs="Arial"/>
                                  <w:sz w:val="16"/>
                                  <w:lang w:val="ru-RU"/>
                                </w:rPr>
                                <w:t>2 в Казани</w:t>
                              </w: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51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2279" y="13126"/>
                            <a:ext cx="270" cy="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C022F62" w14:textId="77777777" w:rsidR="007E7A62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Редакция</w:t>
                              </w:r>
                            </w:p>
                            <w:p w14:paraId="3AE08DFB" w14:textId="77777777" w:rsidR="007E7A62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53B3A5AE" w14:textId="77777777" w:rsidR="007E7A62" w:rsidRPr="00B9121D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  <wps:wsp>
                        <wps:cNvPr id="31652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2279" y="13561"/>
                            <a:ext cx="270" cy="5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631AAD" w14:textId="77777777" w:rsidR="007E7A62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8"/>
                                  <w:lang w:val="ru-RU"/>
                                </w:rPr>
                                <w:t>Формат бумаги</w:t>
                              </w:r>
                            </w:p>
                            <w:p w14:paraId="70031FBC" w14:textId="77777777" w:rsidR="007E7A62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  <w:p w14:paraId="42E554AD" w14:textId="77777777" w:rsidR="007E7A62" w:rsidRDefault="007E7A62" w:rsidP="00825EED">
                              <w:pPr>
                                <w:spacing w:after="0"/>
                                <w:jc w:val="center"/>
                                <w:rPr>
                                  <w:rFonts w:ascii="Arial" w:hAnsi="Arial" w:cs="Arial"/>
                                  <w:sz w:val="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vert" wrap="square" lIns="0" tIns="0" rIns="0" bIns="0" anchor="ctr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EE3BDB3" id="Group 31644" o:spid="_x0000_s1045" style="position:absolute;left:0;text-align:left;margin-left:56.35pt;margin-top:356.1pt;width:43.2pt;height:250.9pt;z-index:251919360" coordorigin="2279,9112" coordsize="864,5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">
                <v:shape id="Text Box 114" o:spid="_x0000_s1046" type="#_x0000_t202" style="position:absolute;left:2873;top:9112;width:270;height:9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" filled="f" stroked="f">
                  <v:textbox style="layout-flow:vertical" inset="0,0,0,0">
                    <w:txbxContent>
                      <w:p w14:paraId="11F161C8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Чертил</w:t>
                        </w:r>
                      </w:p>
                      <w:p w14:paraId="744102C1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7D13A2CA" w14:textId="77777777" w:rsidR="007E7A62" w:rsidRPr="00B9121D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Боб Тоун (Bob Tone)</w:t>
                        </w:r>
                      </w:p>
                    </w:txbxContent>
                  </v:textbox>
                </v:shape>
                <v:shape id="Text Box 115" o:spid="_x0000_s1047" type="#_x0000_t202" style="position:absolute;left:2873;top:10074;width:270;height: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" filled="f" stroked="f">
                  <v:textbox style="layout-flow:vertical" inset="0,0,0,0">
                    <w:txbxContent>
                      <w:p w14:paraId="788D7EAF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Проверил</w:t>
                        </w:r>
                      </w:p>
                      <w:p w14:paraId="6741E998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66AB6D51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16" o:spid="_x0000_s1048" type="#_x0000_t202" style="position:absolute;left:2873;top:10808;width:270;height: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" filled="f" stroked="f">
                  <v:textbox style="layout-flow:vertical" inset="0,0,0,0">
                    <w:txbxContent>
                      <w:p w14:paraId="2D59605C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Утвердил</w:t>
                        </w:r>
                      </w:p>
                      <w:p w14:paraId="58D27C24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1DF15F4D" w14:textId="77777777" w:rsidR="007E7A62" w:rsidRPr="00B9121D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17" o:spid="_x0000_s1049" type="#_x0000_t202" style="position:absolute;left:2873;top:11242;width:270;height: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" filled="f" stroked="f">
                  <v:textbox style="layout-flow:vertical" inset="0,0,0,0">
                    <w:txbxContent>
                      <w:p w14:paraId="23BD60A6" w14:textId="77777777" w:rsidR="007E7A62" w:rsidRDefault="007E7A62" w:rsidP="00825EED">
                        <w:pPr>
                          <w:spacing w:after="0"/>
                          <w:jc w:val="right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Дата</w:t>
                        </w:r>
                      </w:p>
                      <w:p w14:paraId="33318158" w14:textId="77777777" w:rsidR="007E7A62" w:rsidRDefault="007E7A62" w:rsidP="00825EED">
                        <w:pPr>
                          <w:spacing w:after="0"/>
                          <w:jc w:val="right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0D3BD9EC" w14:textId="77777777" w:rsidR="007E7A62" w:rsidRDefault="007E7A62" w:rsidP="00825EED">
                        <w:pPr>
                          <w:spacing w:after="0"/>
                          <w:jc w:val="right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18" o:spid="_x0000_s1050" type="#_x0000_t202" style="position:absolute;left:2873;top:12669;width:270;height:72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" filled="f" stroked="f">
                  <v:textbox style="layout-flow:vertical" inset="0,0,0,0">
                    <w:txbxContent>
                      <w:p w14:paraId="1B657336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Дата</w:t>
                        </w:r>
                      </w:p>
                      <w:p w14:paraId="1E0192C5" w14:textId="77777777" w:rsidR="007E7A62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3D68533A" w14:textId="77777777" w:rsidR="007E7A62" w:rsidRPr="00B9121D" w:rsidRDefault="007E7A62" w:rsidP="00825EED">
                        <w:pPr>
                          <w:spacing w:after="0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 w:rsidRPr="00FF41B7"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27.09.2018</w:t>
                        </w:r>
                      </w:p>
                    </w:txbxContent>
                  </v:textbox>
                </v:shape>
                <v:shape id="Text Box 119" o:spid="_x0000_s1051" type="#_x0000_t202" style="position:absolute;left:2565;top:11334;width:270;height:27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" filled="f" stroked="f">
                  <v:textbox style="layout-flow:vertical" inset="0,0,0,0">
                    <w:txbxContent>
                      <w:p w14:paraId="4DCEA7E5" w14:textId="77777777" w:rsidR="007E7A62" w:rsidRPr="00815BAC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16"/>
                            <w:lang w:val="en-US"/>
                          </w:rPr>
                        </w:pPr>
                        <w:r w:rsidRPr="00815BAC">
                          <w:rPr>
                            <w:rFonts w:ascii="Arial" w:hAnsi="Arial" w:cs="Arial"/>
                            <w:sz w:val="16"/>
                            <w:lang w:val="ru-RU"/>
                          </w:rPr>
                          <w:t>Фрагменты площадки №</w:t>
                        </w:r>
                        <w:r>
                          <w:rPr>
                            <w:rFonts w:ascii="Arial" w:hAnsi="Arial" w:cs="Arial"/>
                            <w:sz w:val="16"/>
                            <w:lang w:val="ru-RU"/>
                          </w:rPr>
                          <w:t xml:space="preserve"> </w:t>
                        </w:r>
                        <w:r w:rsidRPr="00815BAC">
                          <w:rPr>
                            <w:rFonts w:ascii="Arial" w:hAnsi="Arial" w:cs="Arial"/>
                            <w:sz w:val="16"/>
                            <w:lang w:val="ru-RU"/>
                          </w:rPr>
                          <w:t>2 в Казани</w:t>
                        </w:r>
                      </w:p>
                    </w:txbxContent>
                  </v:textbox>
                </v:shape>
                <v:shape id="Text Box 120" o:spid="_x0000_s1052" type="#_x0000_t202" style="position:absolute;left:2279;top:13126;width:270;height: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" filled="f" stroked="f">
                  <v:textbox style="layout-flow:vertical" inset="0,0,0,0">
                    <w:txbxContent>
                      <w:p w14:paraId="3C022F62" w14:textId="77777777" w:rsidR="007E7A62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Редакция</w:t>
                        </w:r>
                      </w:p>
                      <w:p w14:paraId="3AE08DFB" w14:textId="77777777" w:rsidR="007E7A62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53B3A5AE" w14:textId="77777777" w:rsidR="007E7A62" w:rsidRPr="00B9121D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21" o:spid="_x0000_s1053" type="#_x0000_t202" style="position:absolute;left:2279;top:13561;width:270;height:5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" filled="f" stroked="f">
                  <v:textbox style="layout-flow:vertical" inset="0,0,0,0">
                    <w:txbxContent>
                      <w:p w14:paraId="37631AAD" w14:textId="77777777" w:rsidR="007E7A62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sz w:val="8"/>
                            <w:lang w:val="ru-RU"/>
                          </w:rPr>
                          <w:t>Формат бумаги</w:t>
                        </w:r>
                      </w:p>
                      <w:p w14:paraId="70031FBC" w14:textId="77777777" w:rsidR="007E7A62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  <w:p w14:paraId="42E554AD" w14:textId="77777777" w:rsidR="007E7A62" w:rsidRDefault="007E7A62" w:rsidP="00825EED">
                        <w:pPr>
                          <w:spacing w:after="0"/>
                          <w:jc w:val="center"/>
                          <w:rPr>
                            <w:rFonts w:ascii="Arial" w:hAnsi="Arial" w:cs="Arial"/>
                            <w:sz w:val="8"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AB4026">
        <w:rPr>
          <w:b/>
          <w:lang w:val="ru-RU"/>
        </w:rPr>
        <w:t xml:space="preserve">ЗАПРЕЩЕНО </w:t>
      </w:r>
      <w:r w:rsidR="00AB4026" w:rsidRPr="00AB4026">
        <w:rPr>
          <w:rFonts w:ascii="Times New Roman" w:hAnsi="Times New Roman" w:cs="Times New Roman"/>
          <w:lang w:val="ru-RU"/>
        </w:rPr>
        <w:t>использовать дополнительные электронные компоненты (сервомоторы, моторы, датчики, драйверы, аккумуляторы</w:t>
      </w:r>
      <w:r w:rsidR="00BD4B65">
        <w:rPr>
          <w:rFonts w:ascii="Times New Roman" w:hAnsi="Times New Roman" w:cs="Times New Roman"/>
          <w:lang w:val="ru-RU"/>
        </w:rPr>
        <w:t>, камеры</w:t>
      </w:r>
      <w:r w:rsidR="00AB4026" w:rsidRPr="00AB4026">
        <w:rPr>
          <w:rFonts w:ascii="Times New Roman" w:hAnsi="Times New Roman" w:cs="Times New Roman"/>
          <w:lang w:val="ru-RU"/>
        </w:rPr>
        <w:t>)</w:t>
      </w:r>
    </w:p>
    <w:p w14:paraId="6FA06727" w14:textId="77A2265F" w:rsidR="00454184" w:rsidRPr="00717863" w:rsidRDefault="00454184" w:rsidP="00825EED">
      <w:pPr>
        <w:pStyle w:val="21"/>
        <w:spacing w:after="120" w:line="240" w:lineRule="auto"/>
        <w:rPr>
          <w:lang w:val="ru-RU"/>
        </w:rPr>
      </w:pPr>
      <w:r w:rsidRPr="007935E6">
        <w:rPr>
          <w:rFonts w:ascii="Times New Roman" w:hAnsi="Times New Roman" w:cs="Times New Roman"/>
          <w:lang w:val="ru-RU"/>
        </w:rPr>
        <w:t xml:space="preserve">Конкурсантам </w:t>
      </w:r>
      <w:r w:rsidRPr="007935E6">
        <w:rPr>
          <w:rFonts w:ascii="Times New Roman" w:hAnsi="Times New Roman" w:cs="Times New Roman"/>
          <w:b/>
          <w:bCs/>
          <w:lang w:val="ru-RU"/>
        </w:rPr>
        <w:t>НЕ РАЗРЕШАЕТСЯ</w:t>
      </w:r>
      <w:r w:rsidRPr="007935E6">
        <w:rPr>
          <w:rFonts w:ascii="Times New Roman" w:hAnsi="Times New Roman" w:cs="Times New Roman"/>
          <w:lang w:val="ru-RU"/>
        </w:rPr>
        <w:t xml:space="preserve"> добавлять компоненты в качестве прямой замены / усовершенствования предоставленных компонентов</w:t>
      </w:r>
    </w:p>
    <w:p w14:paraId="74611ACF" w14:textId="4805D365" w:rsidR="00717863" w:rsidRPr="00E316CE" w:rsidRDefault="00717863" w:rsidP="00B90A2C">
      <w:pPr>
        <w:pStyle w:val="af5"/>
        <w:rPr>
          <w:lang w:val="ru-RU"/>
        </w:rPr>
      </w:pPr>
      <w:r w:rsidRPr="00E316CE">
        <w:rPr>
          <w:lang w:val="ru-RU"/>
        </w:rPr>
        <w:t>В приведенном ниже списке представлены типы компонентов/элементов/деталей, которые можно добавлять к роботу и которые НЕ будут считаться дополнительными компонентами:</w:t>
      </w:r>
    </w:p>
    <w:p w14:paraId="4C4E6CC3" w14:textId="3DF46B90" w:rsidR="00717863" w:rsidRDefault="00717863" w:rsidP="00717863">
      <w:pPr>
        <w:pStyle w:val="31"/>
        <w:numPr>
          <w:ilvl w:val="0"/>
          <w:numId w:val="0"/>
        </w:numPr>
        <w:spacing w:after="60" w:line="240" w:lineRule="auto"/>
        <w:ind w:left="1701"/>
        <w:rPr>
          <w:rFonts w:ascii="Times New Roman" w:hAnsi="Times New Roman" w:cs="Times New Roman"/>
          <w:lang w:val="ru-RU"/>
        </w:rPr>
      </w:pPr>
      <w:r w:rsidRPr="00E316CE">
        <w:rPr>
          <w:rFonts w:ascii="Times New Roman" w:hAnsi="Times New Roman" w:cs="Times New Roman"/>
          <w:lang w:val="ru-RU"/>
        </w:rPr>
        <w:t>Швеллер и системы трубок, профили, полученные выдавливанием, штамповкой или горячим прессованием / балки, угольники из листового металла, элементы соединения и сцепления, танковые протекторы, пластины и кронштейны, зажимные устройства, стойки и распорки, колеса / оси / ступицы колес, монтажные метизы, ремни и шкивы системы линейного скольжения, элементы крепежа, зубчатые колеса / звездочки / цепи</w:t>
      </w:r>
      <w:r w:rsidR="00912BA1">
        <w:rPr>
          <w:rFonts w:ascii="Times New Roman" w:hAnsi="Times New Roman" w:cs="Times New Roman"/>
          <w:lang w:val="ru-RU"/>
        </w:rPr>
        <w:t>, гофры, кабель каналы, проводка, стяжки, монтажные площадки, коннекторы, разъёмы, маркировочные элементы, предохранители, светодиоды, нажимные кнопки, концевые выключатели</w:t>
      </w:r>
      <w:r w:rsidR="00522CE0">
        <w:rPr>
          <w:rFonts w:ascii="Times New Roman" w:hAnsi="Times New Roman" w:cs="Times New Roman"/>
          <w:lang w:val="ru-RU"/>
        </w:rPr>
        <w:t xml:space="preserve"> детали напечатанные на </w:t>
      </w:r>
      <w:r w:rsidR="00522CE0" w:rsidRPr="00522CE0">
        <w:rPr>
          <w:rFonts w:ascii="Times New Roman" w:hAnsi="Times New Roman" w:cs="Times New Roman"/>
          <w:lang w:val="ru-RU"/>
        </w:rPr>
        <w:t>3</w:t>
      </w:r>
      <w:r w:rsidR="00522CE0">
        <w:rPr>
          <w:rFonts w:ascii="Times New Roman" w:hAnsi="Times New Roman" w:cs="Times New Roman"/>
          <w:lang w:val="en-US"/>
        </w:rPr>
        <w:t>D</w:t>
      </w:r>
      <w:r w:rsidR="00522CE0" w:rsidRPr="00522CE0">
        <w:rPr>
          <w:rFonts w:ascii="Times New Roman" w:hAnsi="Times New Roman" w:cs="Times New Roman"/>
          <w:lang w:val="ru-RU"/>
        </w:rPr>
        <w:t xml:space="preserve"> </w:t>
      </w:r>
      <w:r w:rsidR="00522CE0">
        <w:rPr>
          <w:rFonts w:ascii="Times New Roman" w:hAnsi="Times New Roman" w:cs="Times New Roman"/>
          <w:lang w:val="ru-RU"/>
        </w:rPr>
        <w:t>принтере, полученные фрезеровкой, или лазерной резкой, крепления под электронные компоненты</w:t>
      </w:r>
      <w:r w:rsidRPr="00E316CE">
        <w:rPr>
          <w:rFonts w:ascii="Times New Roman" w:hAnsi="Times New Roman" w:cs="Times New Roman"/>
          <w:lang w:val="ru-RU"/>
        </w:rPr>
        <w:t>.</w:t>
      </w:r>
    </w:p>
    <w:p w14:paraId="64CF36E5" w14:textId="7C79E93F" w:rsidR="00FA124B" w:rsidRDefault="00FA124B" w:rsidP="00717863">
      <w:pPr>
        <w:pStyle w:val="31"/>
        <w:numPr>
          <w:ilvl w:val="0"/>
          <w:numId w:val="0"/>
        </w:numPr>
        <w:spacing w:after="60" w:line="240" w:lineRule="auto"/>
        <w:ind w:left="1701"/>
        <w:rPr>
          <w:rFonts w:ascii="Times New Roman" w:hAnsi="Times New Roman" w:cs="Times New Roman"/>
          <w:lang w:val="ru-RU"/>
        </w:rPr>
      </w:pPr>
    </w:p>
    <w:p w14:paraId="6BF611F7" w14:textId="5A1C2924" w:rsidR="00FA124B" w:rsidRDefault="00FA124B" w:rsidP="00717863">
      <w:pPr>
        <w:pStyle w:val="31"/>
        <w:numPr>
          <w:ilvl w:val="0"/>
          <w:numId w:val="0"/>
        </w:numPr>
        <w:spacing w:after="60" w:line="240" w:lineRule="auto"/>
        <w:ind w:left="1701"/>
        <w:rPr>
          <w:rFonts w:ascii="Times New Roman" w:hAnsi="Times New Roman" w:cs="Times New Roman"/>
          <w:lang w:val="ru-RU"/>
        </w:rPr>
      </w:pPr>
    </w:p>
    <w:p w14:paraId="05632006" w14:textId="2B462F7A" w:rsidR="00FA124B" w:rsidRPr="00FA124B" w:rsidRDefault="00FA124B" w:rsidP="00FA124B">
      <w:pPr>
        <w:pStyle w:val="31"/>
        <w:numPr>
          <w:ilvl w:val="0"/>
          <w:numId w:val="28"/>
        </w:numPr>
        <w:spacing w:after="60" w:line="240" w:lineRule="auto"/>
        <w:rPr>
          <w:rFonts w:ascii="Times New Roman" w:hAnsi="Times New Roman" w:cs="Times New Roman"/>
          <w:lang w:val="ru-RU"/>
        </w:rPr>
      </w:pPr>
      <w:r w:rsidRPr="00FA124B">
        <w:rPr>
          <w:rFonts w:ascii="Times New Roman" w:hAnsi="Times New Roman" w:cs="Times New Roman"/>
          <w:b/>
          <w:bCs/>
          <w:sz w:val="24"/>
          <w:szCs w:val="24"/>
          <w:lang w:val="ru-RU"/>
        </w:rPr>
        <w:lastRenderedPageBreak/>
        <w:t>РАЗРЕШАЕТСЯ</w:t>
      </w:r>
      <w:r>
        <w:rPr>
          <w:rFonts w:ascii="Times New Roman" w:hAnsi="Times New Roman" w:cs="Times New Roman"/>
          <w:lang w:val="ru-RU"/>
        </w:rPr>
        <w:t xml:space="preserve"> установка на роботов маршрутизатора </w:t>
      </w:r>
      <w:r w:rsidR="00E6175F">
        <w:rPr>
          <w:rFonts w:ascii="Times New Roman" w:hAnsi="Times New Roman" w:cs="Times New Roman"/>
          <w:lang w:val="ru-RU"/>
        </w:rPr>
        <w:t>с возможностью одновременного подключения и раздачи в 5ГГц-вых сетях</w:t>
      </w:r>
      <w:r w:rsidR="00C870F2">
        <w:rPr>
          <w:rFonts w:ascii="Times New Roman" w:hAnsi="Times New Roman" w:cs="Times New Roman"/>
          <w:lang w:val="ru-RU"/>
        </w:rPr>
        <w:t xml:space="preserve"> </w:t>
      </w:r>
      <w:r w:rsidRPr="00FA124B">
        <w:rPr>
          <w:rFonts w:ascii="Times New Roman" w:hAnsi="Times New Roman" w:cs="Times New Roman"/>
          <w:lang w:val="ru-RU"/>
        </w:rPr>
        <w:t>Keenetic Extra KN-1710</w:t>
      </w:r>
      <w:r>
        <w:rPr>
          <w:rFonts w:ascii="Times New Roman" w:hAnsi="Times New Roman" w:cs="Times New Roman"/>
          <w:lang w:val="ru-RU"/>
        </w:rPr>
        <w:t xml:space="preserve"> или аналога со следующими характеристиками: </w:t>
      </w:r>
      <w:r w:rsidRPr="00FA124B">
        <w:rPr>
          <w:rFonts w:ascii="Times New Roman" w:hAnsi="Times New Roman" w:cs="Times New Roman"/>
          <w:lang w:val="ru-RU"/>
        </w:rPr>
        <w:t>Двухдиапазонный интернет-центр с Wi-Fi AC1200, усилителями приема/передачи, управляемым коммутатором и многофункциональным портом USB. - Wi-Fi AC1200 2,4 + 5 ГГц с усилителями и высокоточными печатными антеннами 5 дБи. Установлен</w:t>
      </w:r>
      <w:r w:rsidR="0064369E">
        <w:rPr>
          <w:rFonts w:ascii="Times New Roman" w:hAnsi="Times New Roman" w:cs="Times New Roman"/>
          <w:lang w:val="ru-RU"/>
        </w:rPr>
        <w:t>н</w:t>
      </w:r>
      <w:r w:rsidRPr="00FA124B">
        <w:rPr>
          <w:rFonts w:ascii="Times New Roman" w:hAnsi="Times New Roman" w:cs="Times New Roman"/>
          <w:lang w:val="ru-RU"/>
        </w:rPr>
        <w:t>ы</w:t>
      </w:r>
      <w:r w:rsidR="0064369E">
        <w:rPr>
          <w:rFonts w:ascii="Times New Roman" w:hAnsi="Times New Roman" w:cs="Times New Roman"/>
          <w:lang w:val="ru-RU"/>
        </w:rPr>
        <w:t xml:space="preserve">й </w:t>
      </w:r>
      <w:r w:rsidRPr="00FA124B">
        <w:rPr>
          <w:rFonts w:ascii="Times New Roman" w:hAnsi="Times New Roman" w:cs="Times New Roman"/>
          <w:lang w:val="ru-RU"/>
        </w:rPr>
        <w:t>маршрутизатор не будет считаться дополнительным элементом</w:t>
      </w:r>
    </w:p>
    <w:p w14:paraId="07A137BB" w14:textId="05D0657F" w:rsidR="0092151F" w:rsidRPr="00FA124B" w:rsidRDefault="0092151F">
      <w:pPr>
        <w:rPr>
          <w:rFonts w:ascii="Times New Roman" w:hAnsi="Times New Roman" w:cs="Times New Roman"/>
          <w:lang w:val="ru-RU"/>
        </w:rPr>
      </w:pPr>
      <w:r w:rsidRPr="00FA124B">
        <w:rPr>
          <w:rFonts w:ascii="Times New Roman" w:hAnsi="Times New Roman" w:cs="Times New Roman"/>
          <w:lang w:val="ru-RU"/>
        </w:rPr>
        <w:br w:type="page"/>
      </w:r>
    </w:p>
    <w:p w14:paraId="6F674E2E" w14:textId="77777777" w:rsidR="0092151F" w:rsidRPr="00FA124B" w:rsidRDefault="0092151F" w:rsidP="0092151F">
      <w:pPr>
        <w:pStyle w:val="1"/>
        <w:rPr>
          <w:lang w:val="ru-RU"/>
        </w:rPr>
      </w:pPr>
      <w:bookmarkStart w:id="28" w:name="_Toc528701835"/>
      <w:bookmarkStart w:id="29" w:name="_Toc530039033"/>
      <w:bookmarkStart w:id="30" w:name="_Hlk51682261"/>
      <w:r>
        <w:rPr>
          <w:lang w:val="ru-RU"/>
        </w:rPr>
        <w:lastRenderedPageBreak/>
        <w:t>30 % изменение элементов проекта</w:t>
      </w:r>
      <w:bookmarkEnd w:id="28"/>
      <w:bookmarkEnd w:id="29"/>
    </w:p>
    <w:bookmarkEnd w:id="30"/>
    <w:p w14:paraId="692F40AE" w14:textId="77777777" w:rsidR="0092151F" w:rsidRPr="00616EAA" w:rsidRDefault="0092151F" w:rsidP="0092151F">
      <w:pPr>
        <w:pStyle w:val="a0"/>
        <w:spacing w:after="40"/>
        <w:ind w:left="1135" w:hanging="284"/>
        <w:contextualSpacing w:val="0"/>
        <w:rPr>
          <w:lang w:val="ru-RU"/>
        </w:rPr>
      </w:pPr>
      <w:r>
        <w:rPr>
          <w:lang w:val="ru-RU"/>
        </w:rPr>
        <w:t>Компания WorldSkills требует, чтобы 30 % конкурсного задания было «заранее не известно конкурсантам».</w:t>
      </w:r>
    </w:p>
    <w:p w14:paraId="54D14AB8" w14:textId="77777777" w:rsidR="0092151F" w:rsidRPr="00616EAA" w:rsidRDefault="0092151F" w:rsidP="0092151F">
      <w:pPr>
        <w:pStyle w:val="a0"/>
        <w:spacing w:after="40"/>
        <w:ind w:left="1135" w:hanging="284"/>
        <w:contextualSpacing w:val="0"/>
        <w:rPr>
          <w:lang w:val="ru-RU"/>
        </w:rPr>
      </w:pPr>
      <w:r>
        <w:rPr>
          <w:lang w:val="ru-RU"/>
        </w:rPr>
        <w:t xml:space="preserve">Различные физические свойства рабочей среды и целевых объектов определяют функциональные возможности, которые необходимы конкурсантам для интеграции в проектные решения. </w:t>
      </w:r>
    </w:p>
    <w:p w14:paraId="7C2C6A2E" w14:textId="77777777" w:rsidR="0092151F" w:rsidRPr="00616EAA" w:rsidRDefault="0092151F" w:rsidP="0092151F">
      <w:pPr>
        <w:pStyle w:val="a0"/>
        <w:spacing w:after="40"/>
        <w:ind w:left="1135" w:hanging="284"/>
        <w:contextualSpacing w:val="0"/>
        <w:rPr>
          <w:lang w:val="ru-RU"/>
        </w:rPr>
      </w:pPr>
      <w:r>
        <w:rPr>
          <w:lang w:val="ru-RU"/>
        </w:rPr>
        <w:t>Это 30%-е изменение не включает в себя ввод новых физических свойств рабочей среды, требующих от конкурсантов интеграции совершенно новых функциональных возможностей в свои решения для робота.</w:t>
      </w:r>
    </w:p>
    <w:p w14:paraId="4EF251C8" w14:textId="5C271DA4" w:rsidR="0092151F" w:rsidRPr="00616EAA" w:rsidRDefault="0092151F" w:rsidP="0092151F">
      <w:pPr>
        <w:pStyle w:val="a0"/>
        <w:spacing w:after="40"/>
        <w:rPr>
          <w:lang w:val="ru-RU"/>
        </w:rPr>
      </w:pPr>
      <w:r>
        <w:rPr>
          <w:lang w:val="ru-RU"/>
        </w:rPr>
        <w:t xml:space="preserve">Элемент изменений мобильной робототехники на 30 % </w:t>
      </w:r>
      <w:r w:rsidR="00824CC5">
        <w:rPr>
          <w:lang w:val="ru-RU"/>
        </w:rPr>
        <w:t xml:space="preserve">может </w:t>
      </w:r>
      <w:r>
        <w:rPr>
          <w:lang w:val="ru-RU"/>
        </w:rPr>
        <w:t>включа</w:t>
      </w:r>
      <w:r w:rsidR="00824CC5">
        <w:rPr>
          <w:lang w:val="ru-RU"/>
        </w:rPr>
        <w:t>ть</w:t>
      </w:r>
      <w:r>
        <w:rPr>
          <w:lang w:val="ru-RU"/>
        </w:rPr>
        <w:t xml:space="preserve"> в себя следующее:</w:t>
      </w:r>
    </w:p>
    <w:p w14:paraId="4138553A" w14:textId="7BF45AEE" w:rsidR="0092151F" w:rsidRPr="00616EAA" w:rsidRDefault="0092151F" w:rsidP="00C762B3">
      <w:pPr>
        <w:pStyle w:val="21"/>
        <w:rPr>
          <w:lang w:val="ru-RU"/>
        </w:rPr>
      </w:pPr>
      <w:r>
        <w:rPr>
          <w:lang w:val="ru-RU"/>
        </w:rPr>
        <w:t>В день Экспертов (С-2) будет определено положение сетки для позиционирования шайб, застройка поля (без изменений минимальной ширины проезда), цвет разметки, количество шайб, и т.д.</w:t>
      </w:r>
    </w:p>
    <w:p w14:paraId="5EEB7FCF" w14:textId="6143C696" w:rsidR="0092151F" w:rsidRPr="0092151F" w:rsidRDefault="0092151F" w:rsidP="00C762B3">
      <w:pPr>
        <w:pStyle w:val="21"/>
        <w:rPr>
          <w:lang w:val="ru-RU"/>
        </w:rPr>
      </w:pPr>
      <w:r>
        <w:rPr>
          <w:lang w:val="ru-RU"/>
        </w:rPr>
        <w:t>В рамках 30% изменений могут быть изменены цвета шайб и их нумерации</w:t>
      </w:r>
      <w:r w:rsidR="0015458F">
        <w:rPr>
          <w:lang w:val="ru-RU"/>
        </w:rPr>
        <w:t>, изменение изначально</w:t>
      </w:r>
      <w:r w:rsidR="0045795D">
        <w:rPr>
          <w:lang w:val="ru-RU"/>
        </w:rPr>
        <w:t>го</w:t>
      </w:r>
      <w:r w:rsidR="0015458F">
        <w:rPr>
          <w:lang w:val="ru-RU"/>
        </w:rPr>
        <w:t xml:space="preserve"> </w:t>
      </w:r>
      <w:r w:rsidR="00585F9E">
        <w:rPr>
          <w:lang w:val="ru-RU"/>
        </w:rPr>
        <w:t>расположения</w:t>
      </w:r>
      <w:r w:rsidR="0015458F">
        <w:rPr>
          <w:lang w:val="ru-RU"/>
        </w:rPr>
        <w:t xml:space="preserve"> шайб путём применения жеребьёвки их позиций</w:t>
      </w:r>
      <w:r>
        <w:rPr>
          <w:lang w:val="ru-RU"/>
        </w:rPr>
        <w:t xml:space="preserve"> и другие изменения не требующие вносить изменения в конструкцию робота.</w:t>
      </w:r>
    </w:p>
    <w:p w14:paraId="26D25DDA" w14:textId="77777777" w:rsidR="006669A7" w:rsidRPr="00912BA1" w:rsidRDefault="006669A7" w:rsidP="00912BA1">
      <w:pPr>
        <w:rPr>
          <w:lang w:val="ru-RU"/>
        </w:rPr>
      </w:pPr>
    </w:p>
    <w:sectPr w:rsidR="006669A7" w:rsidRPr="00912BA1" w:rsidSect="00E569C0">
      <w:headerReference w:type="default" r:id="rId35"/>
      <w:footerReference w:type="first" r:id="rId36"/>
      <w:pgSz w:w="11906" w:h="16838" w:code="9"/>
      <w:pgMar w:top="1418" w:right="1134" w:bottom="1134" w:left="1134" w:header="567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F216D5" w14:textId="77777777" w:rsidR="00453460" w:rsidRDefault="00453460" w:rsidP="00D128BD">
      <w:pPr>
        <w:spacing w:after="0"/>
      </w:pPr>
      <w:r>
        <w:separator/>
      </w:r>
    </w:p>
  </w:endnote>
  <w:endnote w:type="continuationSeparator" w:id="0">
    <w:p w14:paraId="1C0E7066" w14:textId="77777777" w:rsidR="00453460" w:rsidRDefault="00453460" w:rsidP="00D128B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utiger LT Com 45 Light">
    <w:altName w:val="Calibri"/>
    <w:charset w:val="00"/>
    <w:family w:val="swiss"/>
    <w:pitch w:val="variable"/>
    <w:sig w:usb0="800000AF" w:usb1="5000204A" w:usb2="00000000" w:usb3="00000000" w:csb0="0000009B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d"/>
      <w:tblW w:w="9930" w:type="dxa"/>
      <w:tblBorders>
        <w:top w:val="single" w:sz="48" w:space="0" w:color="97D700"/>
        <w:left w:val="nil"/>
        <w:bottom w:val="nil"/>
        <w:right w:val="nil"/>
        <w:insideH w:val="nil"/>
        <w:insideV w:val="nil"/>
      </w:tblBorders>
      <w:tblLayout w:type="fixed"/>
      <w:tblCellMar>
        <w:top w:w="142" w:type="dxa"/>
        <w:left w:w="142" w:type="dxa"/>
        <w:bottom w:w="142" w:type="dxa"/>
        <w:right w:w="142" w:type="dxa"/>
      </w:tblCellMar>
      <w:tblLook w:val="04A0" w:firstRow="1" w:lastRow="0" w:firstColumn="1" w:lastColumn="0" w:noHBand="0" w:noVBand="1"/>
    </w:tblPr>
    <w:tblGrid>
      <w:gridCol w:w="4196"/>
      <w:gridCol w:w="1537"/>
      <w:gridCol w:w="4197"/>
    </w:tblGrid>
    <w:tr w:rsidR="007E7A62" w14:paraId="7CB42C9D" w14:textId="77777777" w:rsidTr="00616EAA">
      <w:tc>
        <w:tcPr>
          <w:tcW w:w="4073" w:type="dxa"/>
          <w:vAlign w:val="center"/>
          <w:hideMark/>
        </w:tcPr>
        <w:p w14:paraId="21E47D38" w14:textId="77777777" w:rsidR="007E7A62" w:rsidRPr="000E667F" w:rsidRDefault="007E7A62" w:rsidP="00616EAA">
          <w:pPr>
            <w:pStyle w:val="a9"/>
            <w:rPr>
              <w:lang w:val="fr-FR"/>
            </w:rPr>
          </w:pPr>
        </w:p>
      </w:tc>
      <w:tc>
        <w:tcPr>
          <w:tcW w:w="1492" w:type="dxa"/>
          <w:vAlign w:val="center"/>
          <w:hideMark/>
        </w:tcPr>
        <w:p w14:paraId="55A48457" w14:textId="77777777" w:rsidR="007E7A62" w:rsidRPr="00893901" w:rsidRDefault="007E7A62" w:rsidP="00616EAA">
          <w:pPr>
            <w:pStyle w:val="a9"/>
            <w:jc w:val="center"/>
          </w:pPr>
        </w:p>
      </w:tc>
      <w:tc>
        <w:tcPr>
          <w:tcW w:w="4074" w:type="dxa"/>
          <w:vAlign w:val="center"/>
          <w:hideMark/>
        </w:tcPr>
        <w:p w14:paraId="2375E3E2" w14:textId="77777777" w:rsidR="007E7A62" w:rsidRPr="00893901" w:rsidRDefault="007E7A62" w:rsidP="00616EAA">
          <w:pPr>
            <w:pStyle w:val="a9"/>
            <w:jc w:val="right"/>
          </w:pPr>
          <w:r>
            <w:fldChar w:fldCharType="begin"/>
          </w:r>
          <w:r>
            <w:rPr>
              <w:lang w:val="ru-RU"/>
            </w:rPr>
            <w:instrText xml:space="preserve"> PAGE   \* MERGEFORMAT </w:instrText>
          </w:r>
          <w:r>
            <w:fldChar w:fldCharType="separate"/>
          </w:r>
          <w:r w:rsidR="00B90A2C">
            <w:rPr>
              <w:noProof/>
              <w:lang w:val="ru-RU"/>
            </w:rPr>
            <w:t>3</w:t>
          </w:r>
          <w:r>
            <w:rPr>
              <w:noProof/>
            </w:rPr>
            <w:fldChar w:fldCharType="end"/>
          </w:r>
          <w:r w:rsidRPr="00893901">
            <w:rPr>
              <w:lang w:val="ru-RU"/>
            </w:rPr>
            <w:t xml:space="preserve"> из </w:t>
          </w:r>
          <w:r>
            <w:rPr>
              <w:noProof/>
              <w:lang w:val="ru-RU"/>
            </w:rPr>
            <w:fldChar w:fldCharType="begin"/>
          </w:r>
          <w:r>
            <w:rPr>
              <w:noProof/>
              <w:lang w:val="ru-RU"/>
            </w:rPr>
            <w:instrText xml:space="preserve"> NUMPAGES   \* MERGEFORMAT </w:instrText>
          </w:r>
          <w:r>
            <w:rPr>
              <w:noProof/>
              <w:lang w:val="ru-RU"/>
            </w:rPr>
            <w:fldChar w:fldCharType="separate"/>
          </w:r>
          <w:r w:rsidR="00B90A2C">
            <w:rPr>
              <w:noProof/>
              <w:lang w:val="ru-RU"/>
            </w:rPr>
            <w:t>30</w:t>
          </w:r>
          <w:r>
            <w:rPr>
              <w:noProof/>
              <w:lang w:val="ru-RU"/>
            </w:rPr>
            <w:fldChar w:fldCharType="end"/>
          </w:r>
        </w:p>
      </w:tc>
    </w:tr>
  </w:tbl>
  <w:p w14:paraId="2720893C" w14:textId="77777777" w:rsidR="007E7A62" w:rsidRDefault="007E7A62" w:rsidP="00616EAA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5C9C38" w14:textId="77777777" w:rsidR="007E7A62" w:rsidRPr="00616EAA" w:rsidRDefault="007E7A62" w:rsidP="00616EAA">
    <w:pPr>
      <w:pStyle w:val="a9"/>
      <w:rPr>
        <w:sz w:val="16"/>
        <w:szCs w:val="16"/>
        <w:lang w:val="ru-RU"/>
      </w:rPr>
    </w:pPr>
  </w:p>
  <w:p w14:paraId="4DE2005C" w14:textId="77777777" w:rsidR="007E7A62" w:rsidRPr="00492614" w:rsidRDefault="007E7A62" w:rsidP="00616EAA">
    <w:pPr>
      <w:pStyle w:val="a9"/>
      <w:rPr>
        <w:sz w:val="16"/>
        <w:szCs w:val="16"/>
        <w:lang w:val="fr-FR"/>
      </w:rPr>
    </w:pPr>
    <w:r w:rsidRPr="00BD124E">
      <w:rPr>
        <w:noProof/>
        <w:lang w:val="ru-RU" w:eastAsia="ru-RU"/>
      </w:rPr>
      <w:drawing>
        <wp:anchor distT="0" distB="0" distL="114300" distR="114300" simplePos="0" relativeHeight="251658240" behindDoc="1" locked="0" layoutInCell="1" allowOverlap="1" wp14:anchorId="1BA82C8A" wp14:editId="1DC1712B">
          <wp:simplePos x="0" y="0"/>
          <wp:positionH relativeFrom="page">
            <wp:posOffset>730186</wp:posOffset>
          </wp:positionH>
          <wp:positionV relativeFrom="page">
            <wp:posOffset>8461375</wp:posOffset>
          </wp:positionV>
          <wp:extent cx="1274400" cy="1296000"/>
          <wp:effectExtent l="0" t="0" r="2540" b="0"/>
          <wp:wrapNone/>
          <wp:docPr id="22" name="Picture 22" descr="\\psf\Home\\Dropbox (WS Secretariat)\WSI DESIGN\Updated templates (JC)\PowerPoint\elements\focus_competition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\\psf\Home\\Dropbox (WS Secretariat)\WSI DESIGN\Updated templates (JC)\PowerPoint\elements\focus_competitions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274400" cy="129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DA87D50" w14:textId="77777777" w:rsidR="007E7A62" w:rsidRDefault="007E7A6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17F24A" w14:textId="77777777" w:rsidR="00453460" w:rsidRDefault="00453460" w:rsidP="00D128BD">
      <w:pPr>
        <w:spacing w:after="0"/>
      </w:pPr>
      <w:r>
        <w:separator/>
      </w:r>
    </w:p>
  </w:footnote>
  <w:footnote w:type="continuationSeparator" w:id="0">
    <w:p w14:paraId="53B1D1C2" w14:textId="77777777" w:rsidR="00453460" w:rsidRDefault="00453460" w:rsidP="00D128BD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7C6C6A" w14:textId="77777777" w:rsidR="007E7A62" w:rsidRDefault="007E7A62" w:rsidP="00616EAA">
    <w:pPr>
      <w:pStyle w:val="a7"/>
    </w:pPr>
    <w:r w:rsidRPr="00A77E62">
      <w:rPr>
        <w:noProof/>
        <w:lang w:val="ru-RU" w:eastAsia="ru-RU"/>
      </w:rPr>
      <w:drawing>
        <wp:anchor distT="0" distB="0" distL="114300" distR="114300" simplePos="0" relativeHeight="251660288" behindDoc="0" locked="0" layoutInCell="1" allowOverlap="1" wp14:anchorId="68FF9498" wp14:editId="2FF4723F">
          <wp:simplePos x="0" y="0"/>
          <wp:positionH relativeFrom="column">
            <wp:posOffset>5710555</wp:posOffset>
          </wp:positionH>
          <wp:positionV relativeFrom="paragraph">
            <wp:posOffset>-170180</wp:posOffset>
          </wp:positionV>
          <wp:extent cx="914400" cy="624840"/>
          <wp:effectExtent l="0" t="0" r="0" b="381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arge-WorldSkills-White-RG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14400" cy="62484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ve="http://schemas.openxmlformats.org/markup-compatibility/2006" xmlns="" xmlns:ma14="http://schemas.microsoft.com/office/mac/drawingml/2011/main" xmlns:mo="http://schemas.microsoft.com/office/mac/office/2008/main" xmlns:mv="urn:schemas-microsoft-com:mac:vml" xmlns:o="urn:schemas-microsoft-com:office:office" xmlns:v="urn:schemas-microsoft-com:vml" xmlns:w="http://schemas.openxmlformats.org/wordprocessingml/2006/main" xmlns:w10="urn:schemas-microsoft-com:office:word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</wp:anchor>
      </w:drawing>
    </w:r>
    <w:r w:rsidRPr="00A77E62">
      <w:rPr>
        <w:noProof/>
        <w:lang w:val="ru-RU" w:eastAsia="ru-RU"/>
      </w:rPr>
      <w:drawing>
        <wp:anchor distT="0" distB="0" distL="114300" distR="114300" simplePos="0" relativeHeight="251661312" behindDoc="1" locked="0" layoutInCell="1" allowOverlap="1" wp14:anchorId="4FCFB6D3" wp14:editId="6EA5919E">
          <wp:simplePos x="0" y="0"/>
          <wp:positionH relativeFrom="column">
            <wp:posOffset>-708660</wp:posOffset>
          </wp:positionH>
          <wp:positionV relativeFrom="paragraph">
            <wp:posOffset>-453390</wp:posOffset>
          </wp:positionV>
          <wp:extent cx="7572375" cy="9372600"/>
          <wp:effectExtent l="0" t="0" r="9525" b="0"/>
          <wp:wrapNone/>
          <wp:docPr id="51" name="Picture 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9372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ve="http://schemas.openxmlformats.org/markup-compatibility/2006" xmlns="" xmlns:ma14="http://schemas.microsoft.com/office/mac/drawingml/2011/main" xmlns:mo="http://schemas.microsoft.com/office/mac/office/2008/main" xmlns:mv="urn:schemas-microsoft-com:mac:vml" xmlns:o="urn:schemas-microsoft-com:office:office" xmlns:v="urn:schemas-microsoft-com:vml" xmlns:w="http://schemas.openxmlformats.org/wordprocessingml/2006/main" xmlns:w10="urn:schemas-microsoft-com:office:word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/>
                    </a:ext>
                  </a:extLst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C697E5" w14:textId="77777777" w:rsidR="007E7A62" w:rsidRDefault="007E7A62">
    <w:pPr>
      <w:pStyle w:val="a7"/>
    </w:pPr>
    <w:r>
      <w:rPr>
        <w:noProof/>
        <w:lang w:val="ru-RU" w:eastAsia="ru-RU"/>
      </w:rPr>
      <w:drawing>
        <wp:anchor distT="0" distB="0" distL="114300" distR="114300" simplePos="0" relativeHeight="251659264" behindDoc="1" locked="0" layoutInCell="1" allowOverlap="1" wp14:anchorId="60D059DA" wp14:editId="3413D8FD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614000" cy="10746000"/>
          <wp:effectExtent l="0" t="0" r="6350" b="0"/>
          <wp:wrapNone/>
          <wp:docPr id="1" name="Picture 1" descr="\\psf\Home\\Dropbox (WS Secretariat)\WSI DESIGN\Updated templates (JC)\Word\elements\Cube_Comp_word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psf\Home\\Dropbox (WS Secretariat)\WSI DESIGN\Updated templates (JC)\Word\elements\Cube_Comp_word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614000" cy="1074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63360" behindDoc="1" locked="0" layoutInCell="1" allowOverlap="1" wp14:anchorId="78781EC0" wp14:editId="33409879">
          <wp:simplePos x="0" y="0"/>
          <wp:positionH relativeFrom="page">
            <wp:posOffset>720090</wp:posOffset>
          </wp:positionH>
          <wp:positionV relativeFrom="page">
            <wp:posOffset>8461375</wp:posOffset>
          </wp:positionV>
          <wp:extent cx="1274400" cy="1296000"/>
          <wp:effectExtent l="0" t="0" r="2540" b="0"/>
          <wp:wrapNone/>
          <wp:docPr id="2" name="Picture 2" descr="\\psf\Home\\Dropbox (WS Secretariat)\WSI DESIGN\Updated templates (JC)\PowerPoint\elements\focus_competition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\\psf\Home\\Dropbox (WS Secretariat)\WSI DESIGN\Updated templates (JC)\PowerPoint\elements\focus_competitions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274400" cy="1296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62336" behindDoc="1" locked="0" layoutInCell="1" allowOverlap="1" wp14:anchorId="50262303" wp14:editId="621A07C0">
          <wp:simplePos x="0" y="0"/>
          <wp:positionH relativeFrom="page">
            <wp:posOffset>6362065</wp:posOffset>
          </wp:positionH>
          <wp:positionV relativeFrom="page">
            <wp:posOffset>212725</wp:posOffset>
          </wp:positionV>
          <wp:extent cx="1080000" cy="795600"/>
          <wp:effectExtent l="0" t="0" r="0" b="0"/>
          <wp:wrapNone/>
          <wp:docPr id="53" name="Picture 53" descr="\\psf\Home\\Dropbox (WS Secretariat)\WSI DESIGN\WS_Logos_Updated_SJ\RGB PNG\worldskills_white_RGB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psf\Home\\Dropbox (WS Secretariat)\WSI DESIGN\WS_Logos_Updated_SJ\RGB PNG\worldskills_white_RGB-01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80000" cy="79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B986E48" w14:textId="77777777" w:rsidR="007E7A62" w:rsidRDefault="007E7A62" w:rsidP="00616EAA">
    <w:pPr>
      <w:pStyle w:val="a7"/>
    </w:pPr>
    <w:r>
      <w:rPr>
        <w:noProof/>
        <w:lang w:val="ru-RU" w:eastAsia="ru-RU"/>
      </w:rPr>
      <w:drawing>
        <wp:anchor distT="0" distB="0" distL="114300" distR="114300" simplePos="0" relativeHeight="251664384" behindDoc="1" locked="0" layoutInCell="1" allowOverlap="1" wp14:anchorId="211F3998" wp14:editId="45F12DD2">
          <wp:simplePos x="0" y="0"/>
          <wp:positionH relativeFrom="page">
            <wp:posOffset>5897245</wp:posOffset>
          </wp:positionH>
          <wp:positionV relativeFrom="page">
            <wp:posOffset>248285</wp:posOffset>
          </wp:positionV>
          <wp:extent cx="1080000" cy="795600"/>
          <wp:effectExtent l="0" t="0" r="0" b="0"/>
          <wp:wrapNone/>
          <wp:docPr id="30" name="Picture 29" descr="\\psf\Home\\Dropbox (WS Secretariat)\WSI DESIGN\WS_Logos_Updated_SJ\RGB PNG\worldskills_lightgreen_RGB-0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\\psf\Home\\Dropbox (WS Secretariat)\WSI DESIGN\WS_Logos_Updated_SJ\RGB PNG\worldskills_lightgreen_RGB-01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080000" cy="795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65408" behindDoc="1" locked="0" layoutInCell="1" allowOverlap="1" wp14:anchorId="5077B492" wp14:editId="1B57125E">
          <wp:simplePos x="0" y="0"/>
          <wp:positionH relativeFrom="page">
            <wp:posOffset>720090</wp:posOffset>
          </wp:positionH>
          <wp:positionV relativeFrom="page">
            <wp:posOffset>361150</wp:posOffset>
          </wp:positionV>
          <wp:extent cx="550800" cy="561600"/>
          <wp:effectExtent l="0" t="0" r="1905" b="0"/>
          <wp:wrapNone/>
          <wp:docPr id="36" name="Picture 30" descr="\\psf\Home\\Dropbox (WS Secretariat)\WSI DESIGN\Updated templates (JC)\PowerPoint\elements\focus_competition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\\psf\Home\\Dropbox (WS Secretariat)\WSI DESIGN\Updated templates (JC)\PowerPoint\elements\focus_competitions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50800" cy="56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C"/>
    <w:multiLevelType w:val="singleLevel"/>
    <w:tmpl w:val="A91E825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BD8D4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82"/>
    <w:multiLevelType w:val="singleLevel"/>
    <w:tmpl w:val="17F09A9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9"/>
    <w:multiLevelType w:val="singleLevel"/>
    <w:tmpl w:val="29002C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0000001"/>
    <w:multiLevelType w:val="multilevel"/>
    <w:tmpl w:val="00000000"/>
    <w:lvl w:ilvl="0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1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2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3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4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5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6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7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8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</w:abstractNum>
  <w:abstractNum w:abstractNumId="5" w15:restartNumberingAfterBreak="0">
    <w:nsid w:val="00000003"/>
    <w:multiLevelType w:val="multilevel"/>
    <w:tmpl w:val="00000002"/>
    <w:lvl w:ilvl="0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1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2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3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4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5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6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7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  <w:lvl w:ilvl="8">
      <w:start w:val="1"/>
      <w:numFmt w:val="bullet"/>
      <w:lvlText w:val="•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9"/>
        <w:szCs w:val="9"/>
        <w:u w:val="none"/>
      </w:rPr>
    </w:lvl>
  </w:abstractNum>
  <w:abstractNum w:abstractNumId="6" w15:restartNumberingAfterBreak="0">
    <w:nsid w:val="0519445A"/>
    <w:multiLevelType w:val="hybridMultilevel"/>
    <w:tmpl w:val="DFB272C0"/>
    <w:lvl w:ilvl="0" w:tplc="04190001">
      <w:start w:val="1"/>
      <w:numFmt w:val="bullet"/>
      <w:lvlText w:val=""/>
      <w:lvlJc w:val="left"/>
      <w:pPr>
        <w:ind w:left="28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9" w:hanging="360"/>
      </w:pPr>
      <w:rPr>
        <w:rFonts w:ascii="Wingdings" w:hAnsi="Wingdings" w:hint="default"/>
      </w:rPr>
    </w:lvl>
  </w:abstractNum>
  <w:abstractNum w:abstractNumId="7" w15:restartNumberingAfterBreak="0">
    <w:nsid w:val="08AF5F37"/>
    <w:multiLevelType w:val="hybridMultilevel"/>
    <w:tmpl w:val="2C9A66DC"/>
    <w:lvl w:ilvl="0" w:tplc="041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" w15:restartNumberingAfterBreak="0">
    <w:nsid w:val="0BE331C3"/>
    <w:multiLevelType w:val="multilevel"/>
    <w:tmpl w:val="5C1AC4EC"/>
    <w:lvl w:ilvl="0">
      <w:start w:val="1"/>
      <w:numFmt w:val="decimal"/>
      <w:pStyle w:val="a"/>
      <w:lvlText w:val="%1."/>
      <w:lvlJc w:val="left"/>
      <w:pPr>
        <w:ind w:left="1134" w:hanging="283"/>
      </w:pPr>
      <w:rPr>
        <w:rFonts w:hint="default"/>
      </w:rPr>
    </w:lvl>
    <w:lvl w:ilvl="1">
      <w:start w:val="1"/>
      <w:numFmt w:val="lowerLetter"/>
      <w:pStyle w:val="2"/>
      <w:lvlText w:val="(%2)"/>
      <w:lvlJc w:val="left"/>
      <w:pPr>
        <w:ind w:left="1418" w:hanging="283"/>
      </w:pPr>
      <w:rPr>
        <w:rFonts w:hint="default"/>
      </w:rPr>
    </w:lvl>
    <w:lvl w:ilvl="2">
      <w:start w:val="1"/>
      <w:numFmt w:val="lowerRoman"/>
      <w:pStyle w:val="3"/>
      <w:lvlText w:val="(%3)"/>
      <w:lvlJc w:val="left"/>
      <w:pPr>
        <w:ind w:left="1702" w:hanging="283"/>
      </w:pPr>
      <w:rPr>
        <w:rFonts w:hint="default"/>
      </w:rPr>
    </w:lvl>
    <w:lvl w:ilvl="3">
      <w:start w:val="1"/>
      <w:numFmt w:val="none"/>
      <w:lvlText w:val=""/>
      <w:lvlJc w:val="left"/>
      <w:pPr>
        <w:ind w:left="1986" w:hanging="283"/>
      </w:pPr>
      <w:rPr>
        <w:rFonts w:hint="default"/>
      </w:rPr>
    </w:lvl>
    <w:lvl w:ilvl="4">
      <w:start w:val="1"/>
      <w:numFmt w:val="none"/>
      <w:lvlText w:val=""/>
      <w:lvlJc w:val="left"/>
      <w:pPr>
        <w:ind w:left="2270" w:hanging="283"/>
      </w:pPr>
      <w:rPr>
        <w:rFonts w:hint="default"/>
      </w:rPr>
    </w:lvl>
    <w:lvl w:ilvl="5">
      <w:start w:val="1"/>
      <w:numFmt w:val="none"/>
      <w:lvlText w:val=""/>
      <w:lvlJc w:val="left"/>
      <w:pPr>
        <w:ind w:left="2554" w:hanging="283"/>
      </w:pPr>
      <w:rPr>
        <w:rFonts w:hint="default"/>
      </w:rPr>
    </w:lvl>
    <w:lvl w:ilvl="6">
      <w:start w:val="1"/>
      <w:numFmt w:val="none"/>
      <w:lvlText w:val=""/>
      <w:lvlJc w:val="left"/>
      <w:pPr>
        <w:ind w:left="2838" w:hanging="283"/>
      </w:pPr>
      <w:rPr>
        <w:rFonts w:hint="default"/>
      </w:rPr>
    </w:lvl>
    <w:lvl w:ilvl="7">
      <w:start w:val="1"/>
      <w:numFmt w:val="none"/>
      <w:lvlText w:val=""/>
      <w:lvlJc w:val="left"/>
      <w:pPr>
        <w:ind w:left="3122" w:hanging="283"/>
      </w:pPr>
      <w:rPr>
        <w:rFonts w:hint="default"/>
      </w:rPr>
    </w:lvl>
    <w:lvl w:ilvl="8">
      <w:start w:val="1"/>
      <w:numFmt w:val="none"/>
      <w:lvlText w:val=""/>
      <w:lvlJc w:val="left"/>
      <w:pPr>
        <w:ind w:left="3406" w:hanging="283"/>
      </w:pPr>
      <w:rPr>
        <w:rFonts w:hint="default"/>
      </w:rPr>
    </w:lvl>
  </w:abstractNum>
  <w:abstractNum w:abstractNumId="9" w15:restartNumberingAfterBreak="0">
    <w:nsid w:val="0C303DD0"/>
    <w:multiLevelType w:val="hybridMultilevel"/>
    <w:tmpl w:val="4534672C"/>
    <w:lvl w:ilvl="0" w:tplc="0419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0D0C4966"/>
    <w:multiLevelType w:val="multilevel"/>
    <w:tmpl w:val="0809001D"/>
    <w:styleLink w:val="TableBullets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1705464B"/>
    <w:multiLevelType w:val="multilevel"/>
    <w:tmpl w:val="CA8E21E4"/>
    <w:lvl w:ilvl="0">
      <w:start w:val="1"/>
      <w:numFmt w:val="bullet"/>
      <w:pStyle w:val="Table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pStyle w:val="TableBullet2"/>
      <w:lvlText w:val=""/>
      <w:lvlJc w:val="left"/>
      <w:pPr>
        <w:ind w:left="568" w:hanging="284"/>
      </w:pPr>
      <w:rPr>
        <w:rFonts w:ascii="Symbol" w:hAnsi="Symbol" w:hint="default"/>
      </w:rPr>
    </w:lvl>
    <w:lvl w:ilvl="2">
      <w:start w:val="1"/>
      <w:numFmt w:val="none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%9."/>
      <w:lvlJc w:val="left"/>
      <w:pPr>
        <w:ind w:left="2556" w:hanging="284"/>
      </w:pPr>
      <w:rPr>
        <w:rFonts w:hint="default"/>
      </w:rPr>
    </w:lvl>
  </w:abstractNum>
  <w:abstractNum w:abstractNumId="12" w15:restartNumberingAfterBreak="0">
    <w:nsid w:val="1AFF6E9C"/>
    <w:multiLevelType w:val="multilevel"/>
    <w:tmpl w:val="A00A1864"/>
    <w:styleLink w:val="ListNumbers"/>
    <w:lvl w:ilvl="0">
      <w:start w:val="1"/>
      <w:numFmt w:val="decimal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lowerLetter"/>
      <w:lvlText w:val="(%2)"/>
      <w:lvlJc w:val="left"/>
      <w:pPr>
        <w:ind w:left="568" w:hanging="284"/>
      </w:pPr>
      <w:rPr>
        <w:rFonts w:hint="default"/>
      </w:rPr>
    </w:lvl>
    <w:lvl w:ilvl="2">
      <w:start w:val="1"/>
      <w:numFmt w:val="lowerRoman"/>
      <w:lvlText w:val="(%3)"/>
      <w:lvlJc w:val="left"/>
      <w:pPr>
        <w:ind w:left="852" w:hanging="284"/>
      </w:pPr>
      <w:rPr>
        <w:rFonts w:hint="default"/>
      </w:rPr>
    </w:lvl>
    <w:lvl w:ilvl="3">
      <w:start w:val="1"/>
      <w:numFmt w:val="none"/>
      <w:lvlText w:val=""/>
      <w:lvlJc w:val="left"/>
      <w:pPr>
        <w:ind w:left="1136" w:hanging="284"/>
      </w:pPr>
      <w:rPr>
        <w:rFonts w:hint="default"/>
      </w:rPr>
    </w:lvl>
    <w:lvl w:ilvl="4">
      <w:start w:val="1"/>
      <w:numFmt w:val="none"/>
      <w:lvlText w:val=""/>
      <w:lvlJc w:val="left"/>
      <w:pPr>
        <w:ind w:left="1420" w:hanging="284"/>
      </w:pPr>
      <w:rPr>
        <w:rFonts w:hint="default"/>
      </w:rPr>
    </w:lvl>
    <w:lvl w:ilvl="5">
      <w:start w:val="1"/>
      <w:numFmt w:val="none"/>
      <w:lvlText w:val=""/>
      <w:lvlJc w:val="left"/>
      <w:pPr>
        <w:ind w:left="1704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hanging="284"/>
      </w:pPr>
      <w:rPr>
        <w:rFonts w:hint="default"/>
      </w:rPr>
    </w:lvl>
  </w:abstractNum>
  <w:abstractNum w:abstractNumId="13" w15:restartNumberingAfterBreak="0">
    <w:nsid w:val="202A2610"/>
    <w:multiLevelType w:val="multilevel"/>
    <w:tmpl w:val="3ADEA62C"/>
    <w:styleLink w:val="ListBullets"/>
    <w:lvl w:ilvl="0">
      <w:start w:val="1"/>
      <w:numFmt w:val="bullet"/>
      <w:lvlText w:val=""/>
      <w:lvlJc w:val="left"/>
      <w:pPr>
        <w:ind w:left="1135" w:hanging="284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ind w:left="1419" w:hanging="284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1703" w:hanging="284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ind w:left="1987" w:hanging="284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2271" w:hanging="284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2555" w:hanging="284"/>
      </w:pPr>
      <w:rPr>
        <w:rFonts w:hint="default"/>
      </w:rPr>
    </w:lvl>
    <w:lvl w:ilvl="6">
      <w:start w:val="1"/>
      <w:numFmt w:val="none"/>
      <w:lvlText w:val=""/>
      <w:lvlJc w:val="left"/>
      <w:pPr>
        <w:ind w:left="2839" w:hanging="284"/>
      </w:pPr>
      <w:rPr>
        <w:rFonts w:hint="default"/>
      </w:rPr>
    </w:lvl>
    <w:lvl w:ilvl="7">
      <w:start w:val="1"/>
      <w:numFmt w:val="none"/>
      <w:lvlText w:val=""/>
      <w:lvlJc w:val="left"/>
      <w:pPr>
        <w:ind w:left="3123" w:hanging="284"/>
      </w:pPr>
      <w:rPr>
        <w:rFonts w:hint="default"/>
      </w:rPr>
    </w:lvl>
    <w:lvl w:ilvl="8">
      <w:start w:val="1"/>
      <w:numFmt w:val="none"/>
      <w:lvlText w:val=""/>
      <w:lvlJc w:val="left"/>
      <w:pPr>
        <w:ind w:left="3407" w:hanging="284"/>
      </w:pPr>
      <w:rPr>
        <w:rFonts w:hint="default"/>
      </w:rPr>
    </w:lvl>
  </w:abstractNum>
  <w:abstractNum w:abstractNumId="14" w15:restartNumberingAfterBreak="0">
    <w:nsid w:val="2E7A3DE3"/>
    <w:multiLevelType w:val="hybridMultilevel"/>
    <w:tmpl w:val="423410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02373A"/>
    <w:multiLevelType w:val="multilevel"/>
    <w:tmpl w:val="41D4ADEE"/>
    <w:lvl w:ilvl="0">
      <w:start w:val="1"/>
      <w:numFmt w:val="decimal"/>
      <w:lvlText w:val="%1"/>
      <w:lvlJc w:val="right"/>
      <w:pPr>
        <w:ind w:left="851" w:hanging="142"/>
      </w:pPr>
      <w:rPr>
        <w:rFonts w:ascii="Frutiger LT Com 45 Light" w:hAnsi="Frutiger LT Com 45 Light" w:hint="default"/>
        <w:b/>
        <w:i w:val="0"/>
      </w:rPr>
    </w:lvl>
    <w:lvl w:ilvl="1">
      <w:start w:val="1"/>
      <w:numFmt w:val="decimal"/>
      <w:pStyle w:val="20"/>
      <w:lvlText w:val="%1.%2"/>
      <w:lvlJc w:val="right"/>
      <w:pPr>
        <w:ind w:left="851" w:hanging="142"/>
      </w:pPr>
      <w:rPr>
        <w:rFonts w:ascii="Frutiger LT Com 45 Light" w:hAnsi="Frutiger LT Com 45 Light" w:hint="default"/>
        <w:b w:val="0"/>
        <w:i w:val="0"/>
      </w:rPr>
    </w:lvl>
    <w:lvl w:ilvl="2">
      <w:start w:val="1"/>
      <w:numFmt w:val="decimal"/>
      <w:pStyle w:val="30"/>
      <w:lvlText w:val="%1.%2.%3"/>
      <w:lvlJc w:val="right"/>
      <w:pPr>
        <w:ind w:left="851" w:hanging="142"/>
      </w:pPr>
      <w:rPr>
        <w:rFonts w:ascii="Frutiger LT Com 45 Light" w:hAnsi="Frutiger LT Com 45 Light" w:hint="default"/>
        <w:b w:val="0"/>
        <w:i w:val="0"/>
        <w:sz w:val="18"/>
      </w:rPr>
    </w:lvl>
    <w:lvl w:ilvl="3">
      <w:start w:val="1"/>
      <w:numFmt w:val="none"/>
      <w:lvlText w:val="%4"/>
      <w:lvlJc w:val="left"/>
      <w:pPr>
        <w:ind w:left="851" w:hanging="142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851" w:hanging="14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851" w:hanging="142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51" w:hanging="142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51" w:hanging="142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51" w:hanging="142"/>
      </w:pPr>
      <w:rPr>
        <w:rFonts w:hint="default"/>
      </w:rPr>
    </w:lvl>
  </w:abstractNum>
  <w:abstractNum w:abstractNumId="16" w15:restartNumberingAfterBreak="0">
    <w:nsid w:val="43D92E01"/>
    <w:multiLevelType w:val="multilevel"/>
    <w:tmpl w:val="48404478"/>
    <w:lvl w:ilvl="0">
      <w:start w:val="1"/>
      <w:numFmt w:val="bullet"/>
      <w:pStyle w:val="a0"/>
      <w:lvlText w:val=""/>
      <w:lvlJc w:val="left"/>
      <w:pPr>
        <w:ind w:left="1134" w:hanging="283"/>
      </w:pPr>
      <w:rPr>
        <w:rFonts w:ascii="Symbol" w:hAnsi="Symbol" w:hint="default"/>
      </w:rPr>
    </w:lvl>
    <w:lvl w:ilvl="1">
      <w:start w:val="1"/>
      <w:numFmt w:val="bullet"/>
      <w:pStyle w:val="21"/>
      <w:lvlText w:val=""/>
      <w:lvlJc w:val="left"/>
      <w:pPr>
        <w:tabs>
          <w:tab w:val="num" w:pos="851"/>
        </w:tabs>
        <w:ind w:left="1418" w:hanging="283"/>
      </w:pPr>
      <w:rPr>
        <w:rFonts w:ascii="Symbol" w:hAnsi="Symbol" w:hint="default"/>
      </w:rPr>
    </w:lvl>
    <w:lvl w:ilvl="2">
      <w:start w:val="1"/>
      <w:numFmt w:val="bullet"/>
      <w:pStyle w:val="31"/>
      <w:lvlText w:val=""/>
      <w:lvlJc w:val="left"/>
      <w:pPr>
        <w:ind w:left="1701" w:hanging="282"/>
      </w:pPr>
      <w:rPr>
        <w:rFonts w:ascii="Symbol" w:hAnsi="Symbol" w:hint="default"/>
      </w:rPr>
    </w:lvl>
    <w:lvl w:ilvl="3">
      <w:start w:val="1"/>
      <w:numFmt w:val="bullet"/>
      <w:pStyle w:val="40"/>
      <w:lvlText w:val=""/>
      <w:lvlJc w:val="left"/>
      <w:pPr>
        <w:ind w:left="1136" w:firstLine="567"/>
      </w:pPr>
      <w:rPr>
        <w:rFonts w:ascii="Symbol" w:hAnsi="Symbol" w:hint="default"/>
      </w:rPr>
    </w:lvl>
    <w:lvl w:ilvl="4">
      <w:start w:val="1"/>
      <w:numFmt w:val="bullet"/>
      <w:pStyle w:val="50"/>
      <w:lvlText w:val=""/>
      <w:lvlJc w:val="left"/>
      <w:pPr>
        <w:ind w:left="1420" w:firstLine="567"/>
      </w:pPr>
      <w:rPr>
        <w:rFonts w:ascii="Symbol" w:hAnsi="Symbol" w:hint="default"/>
      </w:rPr>
    </w:lvl>
    <w:lvl w:ilvl="5">
      <w:start w:val="1"/>
      <w:numFmt w:val="none"/>
      <w:lvlText w:val=""/>
      <w:lvlJc w:val="left"/>
      <w:pPr>
        <w:ind w:left="1704" w:firstLine="567"/>
      </w:pPr>
      <w:rPr>
        <w:rFonts w:hint="default"/>
      </w:rPr>
    </w:lvl>
    <w:lvl w:ilvl="6">
      <w:start w:val="1"/>
      <w:numFmt w:val="none"/>
      <w:lvlText w:val=""/>
      <w:lvlJc w:val="left"/>
      <w:pPr>
        <w:ind w:left="1988" w:firstLine="567"/>
      </w:pPr>
      <w:rPr>
        <w:rFonts w:hint="default"/>
      </w:rPr>
    </w:lvl>
    <w:lvl w:ilvl="7">
      <w:start w:val="1"/>
      <w:numFmt w:val="none"/>
      <w:lvlText w:val=""/>
      <w:lvlJc w:val="left"/>
      <w:pPr>
        <w:ind w:left="2272" w:firstLine="567"/>
      </w:pPr>
      <w:rPr>
        <w:rFonts w:hint="default"/>
      </w:rPr>
    </w:lvl>
    <w:lvl w:ilvl="8">
      <w:start w:val="1"/>
      <w:numFmt w:val="none"/>
      <w:lvlText w:val=""/>
      <w:lvlJc w:val="left"/>
      <w:pPr>
        <w:ind w:left="2556" w:firstLine="567"/>
      </w:pPr>
      <w:rPr>
        <w:rFonts w:hint="default"/>
      </w:rPr>
    </w:lvl>
  </w:abstractNum>
  <w:abstractNum w:abstractNumId="17" w15:restartNumberingAfterBreak="0">
    <w:nsid w:val="43F7217E"/>
    <w:multiLevelType w:val="hybridMultilevel"/>
    <w:tmpl w:val="B0AC2E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62B3309"/>
    <w:multiLevelType w:val="multilevel"/>
    <w:tmpl w:val="4CC8FDA8"/>
    <w:lvl w:ilvl="0">
      <w:start w:val="1"/>
      <w:numFmt w:val="decimal"/>
      <w:lvlText w:val="%1"/>
      <w:lvlJc w:val="right"/>
      <w:pPr>
        <w:ind w:left="851" w:hanging="142"/>
      </w:pPr>
      <w:rPr>
        <w:rFonts w:ascii="Frutiger LT Com 45 Light" w:hAnsi="Frutiger LT Com 45 Light" w:hint="default"/>
        <w:b w:val="0"/>
        <w:i w:val="0"/>
      </w:rPr>
    </w:lvl>
    <w:lvl w:ilvl="1">
      <w:start w:val="1"/>
      <w:numFmt w:val="decimal"/>
      <w:lvlText w:val="%1.%2"/>
      <w:lvlJc w:val="right"/>
      <w:pPr>
        <w:ind w:left="851" w:hanging="142"/>
      </w:pPr>
      <w:rPr>
        <w:rFonts w:ascii="Frutiger LT Com 45 Light" w:hAnsi="Frutiger LT Com 45 Light" w:hint="default"/>
        <w:b w:val="0"/>
        <w:i w:val="0"/>
      </w:rPr>
    </w:lvl>
    <w:lvl w:ilvl="2">
      <w:start w:val="1"/>
      <w:numFmt w:val="decimal"/>
      <w:lvlText w:val="%1.%2.%3"/>
      <w:lvlJc w:val="right"/>
      <w:pPr>
        <w:ind w:left="851" w:hanging="142"/>
      </w:pPr>
      <w:rPr>
        <w:rFonts w:ascii="Frutiger LT Com 45 Light" w:hAnsi="Frutiger LT Com 45 Light" w:hint="default"/>
        <w:b w:val="0"/>
        <w:i w:val="0"/>
      </w:rPr>
    </w:lvl>
    <w:lvl w:ilvl="3">
      <w:start w:val="1"/>
      <w:numFmt w:val="none"/>
      <w:lvlText w:val="%4"/>
      <w:lvlJc w:val="left"/>
      <w:pPr>
        <w:ind w:left="851" w:hanging="142"/>
      </w:pPr>
      <w:rPr>
        <w:rFonts w:hint="default"/>
      </w:rPr>
    </w:lvl>
    <w:lvl w:ilvl="4">
      <w:start w:val="1"/>
      <w:numFmt w:val="none"/>
      <w:lvlText w:val="%5"/>
      <w:lvlJc w:val="left"/>
      <w:pPr>
        <w:ind w:left="851" w:hanging="142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851" w:hanging="142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51" w:hanging="142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851" w:hanging="142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51" w:hanging="142"/>
      </w:pPr>
      <w:rPr>
        <w:rFonts w:hint="default"/>
      </w:rPr>
    </w:lvl>
  </w:abstractNum>
  <w:abstractNum w:abstractNumId="19" w15:restartNumberingAfterBreak="0">
    <w:nsid w:val="46CF3F37"/>
    <w:multiLevelType w:val="hybridMultilevel"/>
    <w:tmpl w:val="B0B817D8"/>
    <w:lvl w:ilvl="0" w:tplc="04190001">
      <w:start w:val="1"/>
      <w:numFmt w:val="bullet"/>
      <w:lvlText w:val=""/>
      <w:lvlJc w:val="left"/>
      <w:pPr>
        <w:ind w:left="24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20" w15:restartNumberingAfterBreak="0">
    <w:nsid w:val="46EF151C"/>
    <w:multiLevelType w:val="hybridMultilevel"/>
    <w:tmpl w:val="0910102E"/>
    <w:lvl w:ilvl="0" w:tplc="04190001">
      <w:start w:val="1"/>
      <w:numFmt w:val="bullet"/>
      <w:lvlText w:val=""/>
      <w:lvlJc w:val="left"/>
      <w:pPr>
        <w:ind w:left="18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9" w:hanging="360"/>
      </w:pPr>
      <w:rPr>
        <w:rFonts w:ascii="Wingdings" w:hAnsi="Wingdings" w:hint="default"/>
      </w:rPr>
    </w:lvl>
  </w:abstractNum>
  <w:abstractNum w:abstractNumId="21" w15:restartNumberingAfterBreak="0">
    <w:nsid w:val="57940181"/>
    <w:multiLevelType w:val="multilevel"/>
    <w:tmpl w:val="0809001D"/>
    <w:styleLink w:val="Style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616F23D8"/>
    <w:multiLevelType w:val="hybridMultilevel"/>
    <w:tmpl w:val="58F65E02"/>
    <w:lvl w:ilvl="0" w:tplc="6584E2B8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657B708B"/>
    <w:multiLevelType w:val="hybridMultilevel"/>
    <w:tmpl w:val="A0F6B056"/>
    <w:lvl w:ilvl="0" w:tplc="04190011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7987DAA"/>
    <w:multiLevelType w:val="hybridMultilevel"/>
    <w:tmpl w:val="54C443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0AE0CE2"/>
    <w:multiLevelType w:val="hybridMultilevel"/>
    <w:tmpl w:val="BB16A936"/>
    <w:lvl w:ilvl="0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26" w15:restartNumberingAfterBreak="0">
    <w:nsid w:val="765456F2"/>
    <w:multiLevelType w:val="hybridMultilevel"/>
    <w:tmpl w:val="6FB86236"/>
    <w:lvl w:ilvl="0" w:tplc="04190001">
      <w:start w:val="1"/>
      <w:numFmt w:val="bullet"/>
      <w:lvlText w:val=""/>
      <w:lvlJc w:val="left"/>
      <w:pPr>
        <w:ind w:left="213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9" w:hanging="360"/>
      </w:pPr>
      <w:rPr>
        <w:rFonts w:ascii="Wingdings" w:hAnsi="Wingdings" w:hint="default"/>
      </w:rPr>
    </w:lvl>
  </w:abstractNum>
  <w:abstractNum w:abstractNumId="27" w15:restartNumberingAfterBreak="0">
    <w:nsid w:val="784827AE"/>
    <w:multiLevelType w:val="hybridMultilevel"/>
    <w:tmpl w:val="D56AD628"/>
    <w:lvl w:ilvl="0" w:tplc="0419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13"/>
  </w:num>
  <w:num w:numId="4">
    <w:abstractNumId w:val="12"/>
  </w:num>
  <w:num w:numId="5">
    <w:abstractNumId w:val="18"/>
  </w:num>
  <w:num w:numId="6">
    <w:abstractNumId w:val="8"/>
  </w:num>
  <w:num w:numId="7">
    <w:abstractNumId w:val="21"/>
  </w:num>
  <w:num w:numId="8">
    <w:abstractNumId w:val="15"/>
  </w:num>
  <w:num w:numId="9">
    <w:abstractNumId w:val="16"/>
  </w:num>
  <w:num w:numId="10">
    <w:abstractNumId w:val="10"/>
  </w:num>
  <w:num w:numId="11">
    <w:abstractNumId w:val="11"/>
  </w:num>
  <w:num w:numId="12">
    <w:abstractNumId w:val="4"/>
  </w:num>
  <w:num w:numId="13">
    <w:abstractNumId w:val="5"/>
  </w:num>
  <w:num w:numId="14">
    <w:abstractNumId w:val="14"/>
  </w:num>
  <w:num w:numId="15">
    <w:abstractNumId w:val="22"/>
  </w:num>
  <w:num w:numId="16">
    <w:abstractNumId w:val="24"/>
  </w:num>
  <w:num w:numId="17">
    <w:abstractNumId w:val="23"/>
  </w:num>
  <w:num w:numId="18">
    <w:abstractNumId w:val="17"/>
  </w:num>
  <w:num w:numId="19">
    <w:abstractNumId w:val="27"/>
  </w:num>
  <w:num w:numId="20">
    <w:abstractNumId w:val="7"/>
  </w:num>
  <w:num w:numId="21">
    <w:abstractNumId w:val="20"/>
  </w:num>
  <w:num w:numId="22">
    <w:abstractNumId w:val="2"/>
  </w:num>
  <w:num w:numId="23">
    <w:abstractNumId w:val="3"/>
  </w:num>
  <w:num w:numId="24">
    <w:abstractNumId w:val="25"/>
  </w:num>
  <w:num w:numId="25">
    <w:abstractNumId w:val="19"/>
  </w:num>
  <w:num w:numId="26">
    <w:abstractNumId w:val="26"/>
  </w:num>
  <w:num w:numId="27">
    <w:abstractNumId w:val="6"/>
  </w:num>
  <w:num w:numId="2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28BD"/>
    <w:rsid w:val="00003066"/>
    <w:rsid w:val="00005AB5"/>
    <w:rsid w:val="00007EB9"/>
    <w:rsid w:val="00012792"/>
    <w:rsid w:val="00014472"/>
    <w:rsid w:val="00030D03"/>
    <w:rsid w:val="00034151"/>
    <w:rsid w:val="00037C26"/>
    <w:rsid w:val="00041161"/>
    <w:rsid w:val="000444E4"/>
    <w:rsid w:val="00045723"/>
    <w:rsid w:val="0004641A"/>
    <w:rsid w:val="000577B6"/>
    <w:rsid w:val="000757F3"/>
    <w:rsid w:val="00075BA0"/>
    <w:rsid w:val="0007714D"/>
    <w:rsid w:val="0007731B"/>
    <w:rsid w:val="00093165"/>
    <w:rsid w:val="000937C2"/>
    <w:rsid w:val="0009518F"/>
    <w:rsid w:val="00095303"/>
    <w:rsid w:val="000A1833"/>
    <w:rsid w:val="000A32F3"/>
    <w:rsid w:val="000A6E60"/>
    <w:rsid w:val="000A6E8C"/>
    <w:rsid w:val="000A73D4"/>
    <w:rsid w:val="000A7AEC"/>
    <w:rsid w:val="000B1618"/>
    <w:rsid w:val="000B18D6"/>
    <w:rsid w:val="000B2CA6"/>
    <w:rsid w:val="000B33F5"/>
    <w:rsid w:val="000B67E5"/>
    <w:rsid w:val="000B7272"/>
    <w:rsid w:val="000C5F05"/>
    <w:rsid w:val="000D0840"/>
    <w:rsid w:val="000D28D8"/>
    <w:rsid w:val="000D31CE"/>
    <w:rsid w:val="000F33E5"/>
    <w:rsid w:val="000F4E30"/>
    <w:rsid w:val="000F504B"/>
    <w:rsid w:val="00101658"/>
    <w:rsid w:val="00102A6F"/>
    <w:rsid w:val="00104322"/>
    <w:rsid w:val="00106235"/>
    <w:rsid w:val="001138AE"/>
    <w:rsid w:val="0011548A"/>
    <w:rsid w:val="00117921"/>
    <w:rsid w:val="00124065"/>
    <w:rsid w:val="00127EFE"/>
    <w:rsid w:val="00132CE2"/>
    <w:rsid w:val="00134F01"/>
    <w:rsid w:val="001361F2"/>
    <w:rsid w:val="00137D80"/>
    <w:rsid w:val="001451BB"/>
    <w:rsid w:val="00147F1B"/>
    <w:rsid w:val="00150ABB"/>
    <w:rsid w:val="00152BAD"/>
    <w:rsid w:val="00153D97"/>
    <w:rsid w:val="0015458F"/>
    <w:rsid w:val="00162E6A"/>
    <w:rsid w:val="001704DA"/>
    <w:rsid w:val="00171D74"/>
    <w:rsid w:val="00182644"/>
    <w:rsid w:val="00187165"/>
    <w:rsid w:val="001B0896"/>
    <w:rsid w:val="001B496A"/>
    <w:rsid w:val="001B7455"/>
    <w:rsid w:val="001C3959"/>
    <w:rsid w:val="001C3B38"/>
    <w:rsid w:val="001D7A8C"/>
    <w:rsid w:val="001E0933"/>
    <w:rsid w:val="001E260F"/>
    <w:rsid w:val="001F0D19"/>
    <w:rsid w:val="001F416C"/>
    <w:rsid w:val="00203435"/>
    <w:rsid w:val="00210C28"/>
    <w:rsid w:val="0022005E"/>
    <w:rsid w:val="00225DB2"/>
    <w:rsid w:val="00230250"/>
    <w:rsid w:val="00233994"/>
    <w:rsid w:val="002415BE"/>
    <w:rsid w:val="00247AE5"/>
    <w:rsid w:val="002507DF"/>
    <w:rsid w:val="00250D10"/>
    <w:rsid w:val="00252781"/>
    <w:rsid w:val="002633E6"/>
    <w:rsid w:val="0026412F"/>
    <w:rsid w:val="00265785"/>
    <w:rsid w:val="00266069"/>
    <w:rsid w:val="0027336B"/>
    <w:rsid w:val="00273439"/>
    <w:rsid w:val="00273512"/>
    <w:rsid w:val="00274FBD"/>
    <w:rsid w:val="00283D9A"/>
    <w:rsid w:val="00285F59"/>
    <w:rsid w:val="00290836"/>
    <w:rsid w:val="00290D0A"/>
    <w:rsid w:val="00290EF6"/>
    <w:rsid w:val="00294040"/>
    <w:rsid w:val="002A1BF2"/>
    <w:rsid w:val="002A2D5B"/>
    <w:rsid w:val="002B3A8C"/>
    <w:rsid w:val="002B41F2"/>
    <w:rsid w:val="002B7B7C"/>
    <w:rsid w:val="002C72FC"/>
    <w:rsid w:val="002C7E01"/>
    <w:rsid w:val="002C7EB1"/>
    <w:rsid w:val="002D4275"/>
    <w:rsid w:val="002D7813"/>
    <w:rsid w:val="002E4ED0"/>
    <w:rsid w:val="002F2750"/>
    <w:rsid w:val="003002C5"/>
    <w:rsid w:val="00306415"/>
    <w:rsid w:val="00307DB9"/>
    <w:rsid w:val="00313BBC"/>
    <w:rsid w:val="00335688"/>
    <w:rsid w:val="00336B7E"/>
    <w:rsid w:val="00342DAB"/>
    <w:rsid w:val="003441D2"/>
    <w:rsid w:val="0035799E"/>
    <w:rsid w:val="003722C6"/>
    <w:rsid w:val="00374542"/>
    <w:rsid w:val="00374E69"/>
    <w:rsid w:val="00376ED1"/>
    <w:rsid w:val="00391746"/>
    <w:rsid w:val="00394B0E"/>
    <w:rsid w:val="003A3816"/>
    <w:rsid w:val="003A4101"/>
    <w:rsid w:val="003B4DE9"/>
    <w:rsid w:val="003B53D6"/>
    <w:rsid w:val="003C0E6F"/>
    <w:rsid w:val="003D7B05"/>
    <w:rsid w:val="003E6D7E"/>
    <w:rsid w:val="003F0B01"/>
    <w:rsid w:val="003F3551"/>
    <w:rsid w:val="003F5801"/>
    <w:rsid w:val="00400AB6"/>
    <w:rsid w:val="004040A9"/>
    <w:rsid w:val="0040662D"/>
    <w:rsid w:val="00414AAE"/>
    <w:rsid w:val="00420A28"/>
    <w:rsid w:val="00423901"/>
    <w:rsid w:val="004273E9"/>
    <w:rsid w:val="00427D65"/>
    <w:rsid w:val="00450323"/>
    <w:rsid w:val="00453460"/>
    <w:rsid w:val="004538F5"/>
    <w:rsid w:val="00454184"/>
    <w:rsid w:val="0045795D"/>
    <w:rsid w:val="00463167"/>
    <w:rsid w:val="00464DA1"/>
    <w:rsid w:val="004724EC"/>
    <w:rsid w:val="004760D7"/>
    <w:rsid w:val="00481EF8"/>
    <w:rsid w:val="00487CC9"/>
    <w:rsid w:val="00492614"/>
    <w:rsid w:val="004A4C04"/>
    <w:rsid w:val="004A4D65"/>
    <w:rsid w:val="004A51CC"/>
    <w:rsid w:val="004B6FF2"/>
    <w:rsid w:val="004C2742"/>
    <w:rsid w:val="004C7AC0"/>
    <w:rsid w:val="004D1557"/>
    <w:rsid w:val="004D26A4"/>
    <w:rsid w:val="004F7A2E"/>
    <w:rsid w:val="005150FE"/>
    <w:rsid w:val="00517A42"/>
    <w:rsid w:val="00520781"/>
    <w:rsid w:val="00520C2B"/>
    <w:rsid w:val="00522CE0"/>
    <w:rsid w:val="0052409F"/>
    <w:rsid w:val="005311BF"/>
    <w:rsid w:val="005408A2"/>
    <w:rsid w:val="00544A18"/>
    <w:rsid w:val="0054761A"/>
    <w:rsid w:val="00550D25"/>
    <w:rsid w:val="0055592A"/>
    <w:rsid w:val="00556510"/>
    <w:rsid w:val="00561060"/>
    <w:rsid w:val="00563555"/>
    <w:rsid w:val="0056466E"/>
    <w:rsid w:val="005703A3"/>
    <w:rsid w:val="00571C17"/>
    <w:rsid w:val="00572F2E"/>
    <w:rsid w:val="005813AF"/>
    <w:rsid w:val="00585F9E"/>
    <w:rsid w:val="005927AC"/>
    <w:rsid w:val="00593F1F"/>
    <w:rsid w:val="00595421"/>
    <w:rsid w:val="0059708A"/>
    <w:rsid w:val="005A06F7"/>
    <w:rsid w:val="005A2A72"/>
    <w:rsid w:val="005A45A0"/>
    <w:rsid w:val="005A576B"/>
    <w:rsid w:val="005B52F8"/>
    <w:rsid w:val="005C66EF"/>
    <w:rsid w:val="005C6D51"/>
    <w:rsid w:val="005D2237"/>
    <w:rsid w:val="005E2E18"/>
    <w:rsid w:val="005E44BE"/>
    <w:rsid w:val="005E53E5"/>
    <w:rsid w:val="005E7783"/>
    <w:rsid w:val="005F4AA0"/>
    <w:rsid w:val="005F6CCF"/>
    <w:rsid w:val="0060656B"/>
    <w:rsid w:val="00610526"/>
    <w:rsid w:val="00614DD7"/>
    <w:rsid w:val="00616EAA"/>
    <w:rsid w:val="00621D6E"/>
    <w:rsid w:val="006229C0"/>
    <w:rsid w:val="0062614F"/>
    <w:rsid w:val="00631D04"/>
    <w:rsid w:val="00641A93"/>
    <w:rsid w:val="0064369E"/>
    <w:rsid w:val="006471E0"/>
    <w:rsid w:val="0066328A"/>
    <w:rsid w:val="00663FEF"/>
    <w:rsid w:val="0066606D"/>
    <w:rsid w:val="006669A7"/>
    <w:rsid w:val="00674650"/>
    <w:rsid w:val="006952AC"/>
    <w:rsid w:val="006964C5"/>
    <w:rsid w:val="006A0AF2"/>
    <w:rsid w:val="006A6435"/>
    <w:rsid w:val="006B18CC"/>
    <w:rsid w:val="006C1115"/>
    <w:rsid w:val="006C5A98"/>
    <w:rsid w:val="006D6327"/>
    <w:rsid w:val="006E58B9"/>
    <w:rsid w:val="006F29E3"/>
    <w:rsid w:val="006F5386"/>
    <w:rsid w:val="006F61AA"/>
    <w:rsid w:val="00717863"/>
    <w:rsid w:val="00725789"/>
    <w:rsid w:val="00730229"/>
    <w:rsid w:val="00735030"/>
    <w:rsid w:val="00740F75"/>
    <w:rsid w:val="0076062A"/>
    <w:rsid w:val="0078065C"/>
    <w:rsid w:val="00780A94"/>
    <w:rsid w:val="007935E6"/>
    <w:rsid w:val="00794DD5"/>
    <w:rsid w:val="00796205"/>
    <w:rsid w:val="007A0592"/>
    <w:rsid w:val="007A452B"/>
    <w:rsid w:val="007A70B4"/>
    <w:rsid w:val="007E7A62"/>
    <w:rsid w:val="007F32BB"/>
    <w:rsid w:val="007F48D9"/>
    <w:rsid w:val="0080158F"/>
    <w:rsid w:val="00805BA2"/>
    <w:rsid w:val="0081294F"/>
    <w:rsid w:val="00814A22"/>
    <w:rsid w:val="0081507B"/>
    <w:rsid w:val="00815BAC"/>
    <w:rsid w:val="00823009"/>
    <w:rsid w:val="00824CC5"/>
    <w:rsid w:val="00825EED"/>
    <w:rsid w:val="0083290A"/>
    <w:rsid w:val="00840352"/>
    <w:rsid w:val="00842388"/>
    <w:rsid w:val="00855F86"/>
    <w:rsid w:val="008722D2"/>
    <w:rsid w:val="0088112D"/>
    <w:rsid w:val="008821FD"/>
    <w:rsid w:val="00882C7A"/>
    <w:rsid w:val="008856E3"/>
    <w:rsid w:val="00886BC6"/>
    <w:rsid w:val="008906DF"/>
    <w:rsid w:val="00893B4E"/>
    <w:rsid w:val="00895D83"/>
    <w:rsid w:val="00897A06"/>
    <w:rsid w:val="008A04B3"/>
    <w:rsid w:val="008A388F"/>
    <w:rsid w:val="008A55D0"/>
    <w:rsid w:val="008A5D0E"/>
    <w:rsid w:val="008B4A40"/>
    <w:rsid w:val="008B6CAA"/>
    <w:rsid w:val="008C1C8E"/>
    <w:rsid w:val="008D0E16"/>
    <w:rsid w:val="008D38AE"/>
    <w:rsid w:val="008D4577"/>
    <w:rsid w:val="008D52C3"/>
    <w:rsid w:val="008D6AFF"/>
    <w:rsid w:val="008E0913"/>
    <w:rsid w:val="008E1B24"/>
    <w:rsid w:val="008E64DB"/>
    <w:rsid w:val="008F0F0B"/>
    <w:rsid w:val="008F2961"/>
    <w:rsid w:val="008F7173"/>
    <w:rsid w:val="00902BE6"/>
    <w:rsid w:val="00905ADC"/>
    <w:rsid w:val="00912BA1"/>
    <w:rsid w:val="00913FE9"/>
    <w:rsid w:val="00915302"/>
    <w:rsid w:val="00917022"/>
    <w:rsid w:val="0092151F"/>
    <w:rsid w:val="00921EE8"/>
    <w:rsid w:val="0094391D"/>
    <w:rsid w:val="00953D24"/>
    <w:rsid w:val="009604E9"/>
    <w:rsid w:val="00960C7F"/>
    <w:rsid w:val="00963CC5"/>
    <w:rsid w:val="009862D8"/>
    <w:rsid w:val="00987112"/>
    <w:rsid w:val="009904D4"/>
    <w:rsid w:val="009A0770"/>
    <w:rsid w:val="009A664C"/>
    <w:rsid w:val="009B57BD"/>
    <w:rsid w:val="009B68A4"/>
    <w:rsid w:val="009C11A4"/>
    <w:rsid w:val="009C3E96"/>
    <w:rsid w:val="009C68A5"/>
    <w:rsid w:val="009D4C53"/>
    <w:rsid w:val="009D4F91"/>
    <w:rsid w:val="009D577B"/>
    <w:rsid w:val="009E4771"/>
    <w:rsid w:val="009E4C5D"/>
    <w:rsid w:val="009E56D3"/>
    <w:rsid w:val="00A12CB1"/>
    <w:rsid w:val="00A17D56"/>
    <w:rsid w:val="00A252A2"/>
    <w:rsid w:val="00A32468"/>
    <w:rsid w:val="00A43F01"/>
    <w:rsid w:val="00A5222B"/>
    <w:rsid w:val="00A54202"/>
    <w:rsid w:val="00A55619"/>
    <w:rsid w:val="00A55F36"/>
    <w:rsid w:val="00A63286"/>
    <w:rsid w:val="00A64D65"/>
    <w:rsid w:val="00A7374E"/>
    <w:rsid w:val="00A75DA6"/>
    <w:rsid w:val="00A83A07"/>
    <w:rsid w:val="00AA4FB9"/>
    <w:rsid w:val="00AA604F"/>
    <w:rsid w:val="00AA70DC"/>
    <w:rsid w:val="00AB4026"/>
    <w:rsid w:val="00AC1E47"/>
    <w:rsid w:val="00AC67C9"/>
    <w:rsid w:val="00AD1F03"/>
    <w:rsid w:val="00AE05B4"/>
    <w:rsid w:val="00AE2B2C"/>
    <w:rsid w:val="00AF2BA8"/>
    <w:rsid w:val="00B04969"/>
    <w:rsid w:val="00B14C85"/>
    <w:rsid w:val="00B1714E"/>
    <w:rsid w:val="00B20C03"/>
    <w:rsid w:val="00B21916"/>
    <w:rsid w:val="00B26F45"/>
    <w:rsid w:val="00B3786E"/>
    <w:rsid w:val="00B435AB"/>
    <w:rsid w:val="00B45FF3"/>
    <w:rsid w:val="00B50547"/>
    <w:rsid w:val="00B630B8"/>
    <w:rsid w:val="00B64538"/>
    <w:rsid w:val="00B64A69"/>
    <w:rsid w:val="00B71B38"/>
    <w:rsid w:val="00B812FC"/>
    <w:rsid w:val="00B90A2C"/>
    <w:rsid w:val="00BA7E76"/>
    <w:rsid w:val="00BB2233"/>
    <w:rsid w:val="00BB2FBD"/>
    <w:rsid w:val="00BB650A"/>
    <w:rsid w:val="00BB7043"/>
    <w:rsid w:val="00BC0014"/>
    <w:rsid w:val="00BC3524"/>
    <w:rsid w:val="00BC35EF"/>
    <w:rsid w:val="00BD4B65"/>
    <w:rsid w:val="00BD6B23"/>
    <w:rsid w:val="00BF1A07"/>
    <w:rsid w:val="00BF71B3"/>
    <w:rsid w:val="00C05B8A"/>
    <w:rsid w:val="00C05CB7"/>
    <w:rsid w:val="00C17135"/>
    <w:rsid w:val="00C31BD8"/>
    <w:rsid w:val="00C35B37"/>
    <w:rsid w:val="00C35D28"/>
    <w:rsid w:val="00C367F4"/>
    <w:rsid w:val="00C37BB9"/>
    <w:rsid w:val="00C5451E"/>
    <w:rsid w:val="00C61D15"/>
    <w:rsid w:val="00C6222A"/>
    <w:rsid w:val="00C62F4C"/>
    <w:rsid w:val="00C64887"/>
    <w:rsid w:val="00C66FD4"/>
    <w:rsid w:val="00C714D1"/>
    <w:rsid w:val="00C7457A"/>
    <w:rsid w:val="00C762B3"/>
    <w:rsid w:val="00C8455C"/>
    <w:rsid w:val="00C870F2"/>
    <w:rsid w:val="00C9090B"/>
    <w:rsid w:val="00C912E7"/>
    <w:rsid w:val="00CA0641"/>
    <w:rsid w:val="00CB05B3"/>
    <w:rsid w:val="00CB19A5"/>
    <w:rsid w:val="00CB24D1"/>
    <w:rsid w:val="00CB70E8"/>
    <w:rsid w:val="00CC425A"/>
    <w:rsid w:val="00CC7340"/>
    <w:rsid w:val="00CD0BCC"/>
    <w:rsid w:val="00CD2FB0"/>
    <w:rsid w:val="00CD71F6"/>
    <w:rsid w:val="00CE2A4C"/>
    <w:rsid w:val="00CE4515"/>
    <w:rsid w:val="00CF0AA0"/>
    <w:rsid w:val="00CF2EC9"/>
    <w:rsid w:val="00D015A2"/>
    <w:rsid w:val="00D040C7"/>
    <w:rsid w:val="00D06207"/>
    <w:rsid w:val="00D10479"/>
    <w:rsid w:val="00D11041"/>
    <w:rsid w:val="00D128BD"/>
    <w:rsid w:val="00D177A2"/>
    <w:rsid w:val="00D22A93"/>
    <w:rsid w:val="00D23F57"/>
    <w:rsid w:val="00D344F6"/>
    <w:rsid w:val="00D40E6E"/>
    <w:rsid w:val="00D4359A"/>
    <w:rsid w:val="00D43B94"/>
    <w:rsid w:val="00D47DA6"/>
    <w:rsid w:val="00D5025C"/>
    <w:rsid w:val="00D52444"/>
    <w:rsid w:val="00D62228"/>
    <w:rsid w:val="00D64F23"/>
    <w:rsid w:val="00D71148"/>
    <w:rsid w:val="00D73056"/>
    <w:rsid w:val="00D831F9"/>
    <w:rsid w:val="00D85DC1"/>
    <w:rsid w:val="00DA5A02"/>
    <w:rsid w:val="00DA7B45"/>
    <w:rsid w:val="00DB2110"/>
    <w:rsid w:val="00DB4FEF"/>
    <w:rsid w:val="00DC086D"/>
    <w:rsid w:val="00DC1FC0"/>
    <w:rsid w:val="00DC6A00"/>
    <w:rsid w:val="00DD381A"/>
    <w:rsid w:val="00DE0010"/>
    <w:rsid w:val="00DE2E75"/>
    <w:rsid w:val="00DE61EF"/>
    <w:rsid w:val="00DF02C5"/>
    <w:rsid w:val="00DF1239"/>
    <w:rsid w:val="00DF2D31"/>
    <w:rsid w:val="00DF42E7"/>
    <w:rsid w:val="00DF5C85"/>
    <w:rsid w:val="00E002E4"/>
    <w:rsid w:val="00E00C16"/>
    <w:rsid w:val="00E06E37"/>
    <w:rsid w:val="00E07073"/>
    <w:rsid w:val="00E121D9"/>
    <w:rsid w:val="00E166D6"/>
    <w:rsid w:val="00E2485D"/>
    <w:rsid w:val="00E25449"/>
    <w:rsid w:val="00E30393"/>
    <w:rsid w:val="00E316CE"/>
    <w:rsid w:val="00E32A0F"/>
    <w:rsid w:val="00E374CC"/>
    <w:rsid w:val="00E55872"/>
    <w:rsid w:val="00E558B3"/>
    <w:rsid w:val="00E569C0"/>
    <w:rsid w:val="00E60D1B"/>
    <w:rsid w:val="00E6175F"/>
    <w:rsid w:val="00E660AC"/>
    <w:rsid w:val="00E661F9"/>
    <w:rsid w:val="00E67BE1"/>
    <w:rsid w:val="00E70AA1"/>
    <w:rsid w:val="00E76D37"/>
    <w:rsid w:val="00E865D2"/>
    <w:rsid w:val="00E93F08"/>
    <w:rsid w:val="00EA05FC"/>
    <w:rsid w:val="00EA0D9B"/>
    <w:rsid w:val="00EA19DD"/>
    <w:rsid w:val="00EA5DCF"/>
    <w:rsid w:val="00EA63F3"/>
    <w:rsid w:val="00EB4BD4"/>
    <w:rsid w:val="00EB744A"/>
    <w:rsid w:val="00EB78A7"/>
    <w:rsid w:val="00EC12BD"/>
    <w:rsid w:val="00EC3196"/>
    <w:rsid w:val="00ED211F"/>
    <w:rsid w:val="00ED447B"/>
    <w:rsid w:val="00EE47D1"/>
    <w:rsid w:val="00EE56B7"/>
    <w:rsid w:val="00EE60EE"/>
    <w:rsid w:val="00EE630C"/>
    <w:rsid w:val="00EF4F80"/>
    <w:rsid w:val="00F05EA1"/>
    <w:rsid w:val="00F107D5"/>
    <w:rsid w:val="00F12619"/>
    <w:rsid w:val="00F22A48"/>
    <w:rsid w:val="00F231A7"/>
    <w:rsid w:val="00F24A12"/>
    <w:rsid w:val="00F27D0E"/>
    <w:rsid w:val="00F325A6"/>
    <w:rsid w:val="00F32D1E"/>
    <w:rsid w:val="00F51818"/>
    <w:rsid w:val="00F53F1F"/>
    <w:rsid w:val="00F56083"/>
    <w:rsid w:val="00F57132"/>
    <w:rsid w:val="00F61656"/>
    <w:rsid w:val="00F62DAB"/>
    <w:rsid w:val="00F7796A"/>
    <w:rsid w:val="00F82651"/>
    <w:rsid w:val="00F82939"/>
    <w:rsid w:val="00F9014D"/>
    <w:rsid w:val="00F93F06"/>
    <w:rsid w:val="00F97AB3"/>
    <w:rsid w:val="00FA124B"/>
    <w:rsid w:val="00FA58C3"/>
    <w:rsid w:val="00FB0611"/>
    <w:rsid w:val="00FB2572"/>
    <w:rsid w:val="00FC07A9"/>
    <w:rsid w:val="00FC1013"/>
    <w:rsid w:val="00FC5EF5"/>
    <w:rsid w:val="00FE3004"/>
    <w:rsid w:val="00FF138F"/>
    <w:rsid w:val="00FF3C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DBFDCF"/>
  <w15:docId w15:val="{06948D2A-16EE-4344-8E5F-D0FC77F6A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4A51CC"/>
  </w:style>
  <w:style w:type="paragraph" w:styleId="1">
    <w:name w:val="heading 1"/>
    <w:basedOn w:val="a1"/>
    <w:next w:val="Sectiontext"/>
    <w:link w:val="10"/>
    <w:uiPriority w:val="9"/>
    <w:qFormat/>
    <w:rsid w:val="00BF6B1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2">
    <w:name w:val="heading 2"/>
    <w:basedOn w:val="a1"/>
    <w:next w:val="Sectiontext"/>
    <w:link w:val="23"/>
    <w:uiPriority w:val="9"/>
    <w:semiHidden/>
    <w:unhideWhenUsed/>
    <w:qFormat/>
    <w:rsid w:val="00BF6B1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2">
    <w:name w:val="heading 3"/>
    <w:basedOn w:val="a1"/>
    <w:next w:val="Sectiontext"/>
    <w:link w:val="33"/>
    <w:uiPriority w:val="9"/>
    <w:semiHidden/>
    <w:unhideWhenUsed/>
    <w:qFormat/>
    <w:rsid w:val="002B132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1">
    <w:name w:val="heading 4"/>
    <w:basedOn w:val="a1"/>
    <w:next w:val="a1"/>
    <w:link w:val="42"/>
    <w:uiPriority w:val="9"/>
    <w:semiHidden/>
    <w:unhideWhenUsed/>
    <w:qFormat/>
    <w:rsid w:val="00FF267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51">
    <w:name w:val="heading 5"/>
    <w:basedOn w:val="41"/>
    <w:next w:val="a1"/>
    <w:link w:val="52"/>
    <w:uiPriority w:val="9"/>
    <w:semiHidden/>
    <w:unhideWhenUsed/>
    <w:qFormat/>
    <w:rsid w:val="00B10B03"/>
    <w:pPr>
      <w:outlineLvl w:val="4"/>
    </w:pPr>
    <w:rPr>
      <w:i w:val="0"/>
      <w:iCs w:val="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42">
    <w:name w:val="Заголовок 4 Знак"/>
    <w:basedOn w:val="a2"/>
    <w:link w:val="41"/>
    <w:uiPriority w:val="9"/>
    <w:semiHidden/>
    <w:rsid w:val="00FF267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a5">
    <w:name w:val="Title"/>
    <w:basedOn w:val="a1"/>
    <w:next w:val="a1"/>
    <w:link w:val="a6"/>
    <w:uiPriority w:val="10"/>
    <w:qFormat/>
    <w:rsid w:val="001172E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6">
    <w:name w:val="Название Знак"/>
    <w:basedOn w:val="a2"/>
    <w:link w:val="a5"/>
    <w:uiPriority w:val="10"/>
    <w:rsid w:val="001172E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2"/>
    <w:link w:val="1"/>
    <w:uiPriority w:val="9"/>
    <w:rsid w:val="00BF6B1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7">
    <w:name w:val="header"/>
    <w:basedOn w:val="a1"/>
    <w:link w:val="a8"/>
    <w:uiPriority w:val="99"/>
    <w:unhideWhenUsed/>
    <w:rsid w:val="00A77E62"/>
    <w:pPr>
      <w:tabs>
        <w:tab w:val="center" w:pos="4513"/>
        <w:tab w:val="right" w:pos="9026"/>
      </w:tabs>
      <w:spacing w:after="0"/>
    </w:pPr>
  </w:style>
  <w:style w:type="character" w:customStyle="1" w:styleId="a8">
    <w:name w:val="Верхний колонтитул Знак"/>
    <w:basedOn w:val="a2"/>
    <w:link w:val="a7"/>
    <w:uiPriority w:val="99"/>
    <w:rsid w:val="00A77E62"/>
  </w:style>
  <w:style w:type="paragraph" w:styleId="a9">
    <w:name w:val="footer"/>
    <w:basedOn w:val="a1"/>
    <w:link w:val="aa"/>
    <w:uiPriority w:val="99"/>
    <w:unhideWhenUsed/>
    <w:rsid w:val="007C1BB7"/>
    <w:pPr>
      <w:tabs>
        <w:tab w:val="center" w:pos="4513"/>
        <w:tab w:val="right" w:pos="9026"/>
      </w:tabs>
      <w:spacing w:after="0"/>
    </w:pPr>
    <w:rPr>
      <w:sz w:val="14"/>
    </w:rPr>
  </w:style>
  <w:style w:type="character" w:customStyle="1" w:styleId="aa">
    <w:name w:val="Нижний колонтитул Знак"/>
    <w:basedOn w:val="a2"/>
    <w:link w:val="a9"/>
    <w:uiPriority w:val="99"/>
    <w:rsid w:val="007C1BB7"/>
    <w:rPr>
      <w:rFonts w:ascii="Frutiger LT Com 45 Light" w:hAnsi="Frutiger LT Com 45 Light"/>
      <w:sz w:val="14"/>
    </w:rPr>
  </w:style>
  <w:style w:type="paragraph" w:styleId="ab">
    <w:name w:val="Subtitle"/>
    <w:basedOn w:val="a1"/>
    <w:next w:val="a1"/>
    <w:link w:val="ac"/>
    <w:uiPriority w:val="11"/>
    <w:qFormat/>
    <w:rsid w:val="009D12CE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ac">
    <w:name w:val="Подзаголовок Знак"/>
    <w:basedOn w:val="a2"/>
    <w:link w:val="ab"/>
    <w:uiPriority w:val="11"/>
    <w:rsid w:val="009D12CE"/>
    <w:rPr>
      <w:rFonts w:eastAsiaTheme="minorEastAsia"/>
      <w:color w:val="5A5A5A" w:themeColor="text1" w:themeTint="A5"/>
      <w:spacing w:val="15"/>
    </w:rPr>
  </w:style>
  <w:style w:type="character" w:customStyle="1" w:styleId="23">
    <w:name w:val="Заголовок 2 Знак"/>
    <w:basedOn w:val="a2"/>
    <w:link w:val="22"/>
    <w:uiPriority w:val="9"/>
    <w:semiHidden/>
    <w:rsid w:val="00BF6B1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33">
    <w:name w:val="Заголовок 3 Знак"/>
    <w:basedOn w:val="a2"/>
    <w:link w:val="32"/>
    <w:uiPriority w:val="9"/>
    <w:semiHidden/>
    <w:rsid w:val="002B1320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table" w:styleId="ad">
    <w:name w:val="Table Grid"/>
    <w:basedOn w:val="a3"/>
    <w:uiPriority w:val="39"/>
    <w:rsid w:val="00F7002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Balloon Text"/>
    <w:basedOn w:val="a1"/>
    <w:link w:val="af"/>
    <w:uiPriority w:val="99"/>
    <w:semiHidden/>
    <w:unhideWhenUsed/>
    <w:rsid w:val="00462CB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2"/>
    <w:link w:val="ae"/>
    <w:uiPriority w:val="99"/>
    <w:semiHidden/>
    <w:rsid w:val="00462CB3"/>
    <w:rPr>
      <w:rFonts w:ascii="Segoe UI" w:hAnsi="Segoe UI" w:cs="Segoe UI"/>
      <w:sz w:val="18"/>
      <w:szCs w:val="18"/>
    </w:rPr>
  </w:style>
  <w:style w:type="paragraph" w:styleId="af0">
    <w:name w:val="footnote text"/>
    <w:basedOn w:val="a1"/>
    <w:link w:val="af1"/>
    <w:uiPriority w:val="99"/>
    <w:rsid w:val="00286A7E"/>
    <w:pPr>
      <w:contextualSpacing/>
    </w:pPr>
    <w:rPr>
      <w:sz w:val="16"/>
      <w:szCs w:val="20"/>
    </w:rPr>
  </w:style>
  <w:style w:type="table" w:customStyle="1" w:styleId="TableGridLight1">
    <w:name w:val="Table Grid Light1"/>
    <w:basedOn w:val="a3"/>
    <w:uiPriority w:val="40"/>
    <w:rsid w:val="00D333DE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WSITable">
    <w:name w:val="WSI Table"/>
    <w:basedOn w:val="a3"/>
    <w:uiPriority w:val="99"/>
    <w:rsid w:val="009D12CE"/>
    <w:pPr>
      <w:spacing w:after="0" w:line="240" w:lineRule="auto"/>
    </w:pPr>
    <w:rPr>
      <w:rFonts w:ascii="Frutiger LT Com 45 Light" w:hAnsi="Frutiger LT Com 45 Light"/>
      <w:sz w:val="20"/>
    </w:rPr>
    <w:tblPr>
      <w:tblInd w:w="851" w:type="dxa"/>
      <w:tblBorders>
        <w:top w:val="single" w:sz="8" w:space="0" w:color="97D700"/>
        <w:left w:val="single" w:sz="8" w:space="0" w:color="97D700"/>
        <w:bottom w:val="single" w:sz="8" w:space="0" w:color="97D700"/>
        <w:right w:val="single" w:sz="8" w:space="0" w:color="97D700"/>
        <w:insideH w:val="single" w:sz="8" w:space="0" w:color="97D700"/>
        <w:insideV w:val="single" w:sz="8" w:space="0" w:color="97D700"/>
      </w:tblBorders>
      <w:tblCellMar>
        <w:top w:w="57" w:type="dxa"/>
        <w:left w:w="142" w:type="dxa"/>
        <w:bottom w:w="57" w:type="dxa"/>
        <w:right w:w="142" w:type="dxa"/>
      </w:tblCellMar>
    </w:tblPr>
    <w:tblStylePr w:type="firstRow">
      <w:rPr>
        <w:b/>
        <w:i w:val="0"/>
        <w:caps/>
        <w:smallCaps w:val="0"/>
        <w:color w:val="FFFFFF" w:themeColor="background1"/>
      </w:rPr>
      <w:tblPr/>
      <w:tcPr>
        <w:shd w:val="clear" w:color="auto" w:fill="97D700"/>
      </w:tcPr>
    </w:tblStylePr>
  </w:style>
  <w:style w:type="numbering" w:customStyle="1" w:styleId="ListNumbers">
    <w:name w:val="ListNumbers"/>
    <w:uiPriority w:val="99"/>
    <w:rsid w:val="00EF6E85"/>
    <w:pPr>
      <w:numPr>
        <w:numId w:val="4"/>
      </w:numPr>
    </w:pPr>
  </w:style>
  <w:style w:type="paragraph" w:styleId="4">
    <w:name w:val="List Number 4"/>
    <w:basedOn w:val="a1"/>
    <w:uiPriority w:val="99"/>
    <w:semiHidden/>
    <w:unhideWhenUsed/>
    <w:rsid w:val="00D04BE0"/>
    <w:pPr>
      <w:numPr>
        <w:numId w:val="1"/>
      </w:numPr>
      <w:ind w:left="1208" w:hanging="357"/>
      <w:contextualSpacing/>
    </w:pPr>
  </w:style>
  <w:style w:type="character" w:styleId="af2">
    <w:name w:val="Hyperlink"/>
    <w:basedOn w:val="a2"/>
    <w:uiPriority w:val="99"/>
    <w:unhideWhenUsed/>
    <w:rsid w:val="00F729AF"/>
    <w:rPr>
      <w:color w:val="0563C1" w:themeColor="hyperlink"/>
      <w:u w:val="single"/>
    </w:rPr>
  </w:style>
  <w:style w:type="numbering" w:customStyle="1" w:styleId="ListBullets">
    <w:name w:val="ListBullets"/>
    <w:uiPriority w:val="99"/>
    <w:rsid w:val="001A554B"/>
    <w:pPr>
      <w:numPr>
        <w:numId w:val="3"/>
      </w:numPr>
    </w:pPr>
  </w:style>
  <w:style w:type="paragraph" w:styleId="a">
    <w:name w:val="List Number"/>
    <w:basedOn w:val="a1"/>
    <w:uiPriority w:val="99"/>
    <w:unhideWhenUsed/>
    <w:rsid w:val="00D04BE0"/>
    <w:pPr>
      <w:numPr>
        <w:numId w:val="6"/>
      </w:numPr>
      <w:contextualSpacing/>
    </w:pPr>
  </w:style>
  <w:style w:type="paragraph" w:styleId="a0">
    <w:name w:val="List Bullet"/>
    <w:basedOn w:val="a1"/>
    <w:uiPriority w:val="99"/>
    <w:unhideWhenUsed/>
    <w:qFormat/>
    <w:rsid w:val="00BE5CB2"/>
    <w:pPr>
      <w:numPr>
        <w:numId w:val="9"/>
      </w:numPr>
      <w:contextualSpacing/>
    </w:pPr>
  </w:style>
  <w:style w:type="paragraph" w:styleId="21">
    <w:name w:val="List Bullet 2"/>
    <w:basedOn w:val="a1"/>
    <w:uiPriority w:val="99"/>
    <w:unhideWhenUsed/>
    <w:rsid w:val="00192D2B"/>
    <w:pPr>
      <w:numPr>
        <w:ilvl w:val="1"/>
        <w:numId w:val="9"/>
      </w:numPr>
      <w:contextualSpacing/>
    </w:pPr>
  </w:style>
  <w:style w:type="paragraph" w:styleId="31">
    <w:name w:val="List Bullet 3"/>
    <w:basedOn w:val="a1"/>
    <w:uiPriority w:val="99"/>
    <w:unhideWhenUsed/>
    <w:rsid w:val="00192D2B"/>
    <w:pPr>
      <w:numPr>
        <w:ilvl w:val="2"/>
        <w:numId w:val="9"/>
      </w:numPr>
      <w:contextualSpacing/>
    </w:pPr>
  </w:style>
  <w:style w:type="paragraph" w:styleId="40">
    <w:name w:val="List Bullet 4"/>
    <w:basedOn w:val="a1"/>
    <w:uiPriority w:val="99"/>
    <w:unhideWhenUsed/>
    <w:rsid w:val="008429C5"/>
    <w:pPr>
      <w:numPr>
        <w:ilvl w:val="3"/>
        <w:numId w:val="9"/>
      </w:numPr>
      <w:contextualSpacing/>
    </w:pPr>
  </w:style>
  <w:style w:type="paragraph" w:styleId="50">
    <w:name w:val="List Bullet 5"/>
    <w:basedOn w:val="a1"/>
    <w:uiPriority w:val="99"/>
    <w:unhideWhenUsed/>
    <w:rsid w:val="008429C5"/>
    <w:pPr>
      <w:numPr>
        <w:ilvl w:val="4"/>
        <w:numId w:val="9"/>
      </w:numPr>
      <w:contextualSpacing/>
    </w:pPr>
  </w:style>
  <w:style w:type="paragraph" w:styleId="2">
    <w:name w:val="List Number 2"/>
    <w:basedOn w:val="a1"/>
    <w:uiPriority w:val="99"/>
    <w:unhideWhenUsed/>
    <w:rsid w:val="00D04BE0"/>
    <w:pPr>
      <w:numPr>
        <w:ilvl w:val="1"/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D04BE0"/>
    <w:pPr>
      <w:numPr>
        <w:ilvl w:val="2"/>
        <w:numId w:val="6"/>
      </w:numPr>
      <w:contextualSpacing/>
    </w:pPr>
  </w:style>
  <w:style w:type="paragraph" w:styleId="5">
    <w:name w:val="List Number 5"/>
    <w:basedOn w:val="a1"/>
    <w:uiPriority w:val="99"/>
    <w:semiHidden/>
    <w:unhideWhenUsed/>
    <w:rsid w:val="00D04BE0"/>
    <w:pPr>
      <w:numPr>
        <w:numId w:val="2"/>
      </w:numPr>
      <w:ind w:left="1491" w:hanging="357"/>
      <w:contextualSpacing/>
    </w:pPr>
  </w:style>
  <w:style w:type="paragraph" w:customStyle="1" w:styleId="Sectiontext">
    <w:name w:val="Section text"/>
    <w:basedOn w:val="a1"/>
    <w:qFormat/>
    <w:rsid w:val="003D4806"/>
    <w:pPr>
      <w:ind w:left="851"/>
    </w:pPr>
  </w:style>
  <w:style w:type="table" w:styleId="2-1">
    <w:name w:val="Medium List 2 Accent 1"/>
    <w:basedOn w:val="a3"/>
    <w:uiPriority w:val="66"/>
    <w:rsid w:val="00932166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  <w:lang w:val="en-US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5B9BD5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TableBullet">
    <w:name w:val="Table Bullet"/>
    <w:basedOn w:val="Sectiontext"/>
    <w:uiPriority w:val="19"/>
    <w:rsid w:val="007343B5"/>
    <w:pPr>
      <w:numPr>
        <w:numId w:val="11"/>
      </w:numPr>
      <w:contextualSpacing/>
    </w:pPr>
  </w:style>
  <w:style w:type="paragraph" w:customStyle="1" w:styleId="TableBullet2">
    <w:name w:val="Table Bullet 2"/>
    <w:basedOn w:val="TableBullet"/>
    <w:uiPriority w:val="19"/>
    <w:rsid w:val="007343B5"/>
    <w:pPr>
      <w:numPr>
        <w:ilvl w:val="1"/>
      </w:numPr>
    </w:pPr>
  </w:style>
  <w:style w:type="numbering" w:customStyle="1" w:styleId="Style1">
    <w:name w:val="Style1"/>
    <w:uiPriority w:val="99"/>
    <w:rsid w:val="008C5CB0"/>
    <w:pPr>
      <w:numPr>
        <w:numId w:val="7"/>
      </w:numPr>
    </w:pPr>
  </w:style>
  <w:style w:type="paragraph" w:styleId="20">
    <w:name w:val="toc 2"/>
    <w:basedOn w:val="a1"/>
    <w:next w:val="a1"/>
    <w:autoRedefine/>
    <w:uiPriority w:val="39"/>
    <w:unhideWhenUsed/>
    <w:rsid w:val="006B3151"/>
    <w:pPr>
      <w:numPr>
        <w:ilvl w:val="1"/>
        <w:numId w:val="8"/>
      </w:numPr>
      <w:spacing w:before="80" w:after="0"/>
      <w:contextualSpacing/>
    </w:pPr>
    <w:rPr>
      <w:noProof/>
    </w:rPr>
  </w:style>
  <w:style w:type="paragraph" w:styleId="11">
    <w:name w:val="toc 1"/>
    <w:basedOn w:val="a1"/>
    <w:next w:val="a1"/>
    <w:autoRedefine/>
    <w:uiPriority w:val="39"/>
    <w:unhideWhenUsed/>
    <w:rsid w:val="00616EAA"/>
    <w:pPr>
      <w:tabs>
        <w:tab w:val="left" w:pos="1100"/>
        <w:tab w:val="right" w:leader="dot" w:pos="9628"/>
      </w:tabs>
      <w:spacing w:before="120" w:after="0"/>
      <w:ind w:left="1134" w:hanging="425"/>
      <w:contextualSpacing/>
    </w:pPr>
    <w:rPr>
      <w:b/>
      <w:caps/>
      <w:noProof/>
    </w:rPr>
  </w:style>
  <w:style w:type="paragraph" w:styleId="30">
    <w:name w:val="toc 3"/>
    <w:basedOn w:val="a1"/>
    <w:next w:val="a1"/>
    <w:autoRedefine/>
    <w:uiPriority w:val="39"/>
    <w:unhideWhenUsed/>
    <w:rsid w:val="00FF2670"/>
    <w:pPr>
      <w:numPr>
        <w:ilvl w:val="2"/>
        <w:numId w:val="8"/>
      </w:numPr>
      <w:tabs>
        <w:tab w:val="left" w:pos="1540"/>
        <w:tab w:val="right" w:leader="dot" w:pos="9628"/>
      </w:tabs>
      <w:spacing w:after="0"/>
      <w:contextualSpacing/>
    </w:pPr>
    <w:rPr>
      <w:i/>
      <w:sz w:val="18"/>
    </w:rPr>
  </w:style>
  <w:style w:type="numbering" w:customStyle="1" w:styleId="TableBullets">
    <w:name w:val="Table Bullets"/>
    <w:uiPriority w:val="99"/>
    <w:rsid w:val="008A4BA9"/>
    <w:pPr>
      <w:numPr>
        <w:numId w:val="10"/>
      </w:numPr>
    </w:pPr>
  </w:style>
  <w:style w:type="character" w:customStyle="1" w:styleId="af1">
    <w:name w:val="Текст сноски Знак"/>
    <w:basedOn w:val="a2"/>
    <w:link w:val="af0"/>
    <w:uiPriority w:val="99"/>
    <w:rsid w:val="00286A7E"/>
    <w:rPr>
      <w:rFonts w:ascii="Frutiger LT Com 45 Light" w:hAnsi="Frutiger LT Com 45 Light"/>
      <w:sz w:val="16"/>
      <w:szCs w:val="20"/>
    </w:rPr>
  </w:style>
  <w:style w:type="character" w:styleId="af3">
    <w:name w:val="footnote reference"/>
    <w:basedOn w:val="a2"/>
    <w:uiPriority w:val="99"/>
    <w:rsid w:val="00286A7E"/>
    <w:rPr>
      <w:vertAlign w:val="superscript"/>
    </w:rPr>
  </w:style>
  <w:style w:type="character" w:customStyle="1" w:styleId="52">
    <w:name w:val="Заголовок 5 Знак"/>
    <w:basedOn w:val="a2"/>
    <w:link w:val="51"/>
    <w:uiPriority w:val="9"/>
    <w:semiHidden/>
    <w:rsid w:val="00B10B03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yiv7711775294msonormal">
    <w:name w:val="yiv7711775294msonormal"/>
    <w:basedOn w:val="a1"/>
    <w:rsid w:val="00635C16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paragraph" w:styleId="af4">
    <w:name w:val="List Paragraph"/>
    <w:basedOn w:val="a1"/>
    <w:uiPriority w:val="34"/>
    <w:qFormat/>
    <w:rsid w:val="006901B9"/>
    <w:pPr>
      <w:ind w:left="720"/>
      <w:contextualSpacing/>
    </w:pPr>
  </w:style>
  <w:style w:type="paragraph" w:styleId="af5">
    <w:name w:val="No Spacing"/>
    <w:uiPriority w:val="1"/>
    <w:qFormat/>
    <w:rsid w:val="00B90A2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655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2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94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0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7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15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svg"/><Relationship Id="rId21" Type="http://schemas.openxmlformats.org/officeDocument/2006/relationships/image" Target="media/image15.png"/><Relationship Id="rId34" Type="http://schemas.openxmlformats.org/officeDocument/2006/relationships/image" Target="media/image26.gif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5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8.png"/><Relationship Id="rId32" Type="http://schemas.openxmlformats.org/officeDocument/2006/relationships/image" Target="media/image24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svg"/><Relationship Id="rId36" Type="http://schemas.openxmlformats.org/officeDocument/2006/relationships/footer" Target="footer3.xml"/><Relationship Id="rId10" Type="http://schemas.openxmlformats.org/officeDocument/2006/relationships/header" Target="header2.xml"/><Relationship Id="rId19" Type="http://schemas.openxmlformats.org/officeDocument/2006/relationships/image" Target="media/image13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header" Target="header3.xml"/><Relationship Id="rId8" Type="http://schemas.openxmlformats.org/officeDocument/2006/relationships/header" Target="header1.xml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2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ane%20Stokie\Dropbox%20(WS%20Secretariat)\WS\Templates\Focus%20on%20Competitions\COM_doc_cover_num_v2.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9A9079-BB8E-4215-AFD7-B112DEE48E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COM_doc_cover_num_v2.1.dotx</Template>
  <TotalTime>0</TotalTime>
  <Pages>30</Pages>
  <Words>5905</Words>
  <Characters>33663</Characters>
  <Application>Microsoft Office Word</Application>
  <DocSecurity>0</DocSecurity>
  <Lines>280</Lines>
  <Paragraphs>78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39490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Jane Stokie</dc:creator>
  <cp:lastModifiedBy>Китай</cp:lastModifiedBy>
  <cp:revision>2</cp:revision>
  <cp:lastPrinted>2018-10-31T03:27:00Z</cp:lastPrinted>
  <dcterms:created xsi:type="dcterms:W3CDTF">2020-09-26T08:10:00Z</dcterms:created>
  <dcterms:modified xsi:type="dcterms:W3CDTF">2020-09-26T08:10:00Z</dcterms:modified>
</cp:coreProperties>
</file>